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A8" w:rsidRPr="00415192" w:rsidRDefault="00A670A8" w:rsidP="00DF6954">
      <w:pPr>
        <w:ind w:firstLine="0"/>
        <w:jc w:val="center"/>
        <w:rPr>
          <w:rFonts w:asciiTheme="minorHAnsi" w:hAnsiTheme="minorHAnsi" w:cs="Arial"/>
          <w:b/>
          <w:lang w:val="en-US"/>
        </w:rPr>
      </w:pPr>
      <w:r w:rsidRPr="00415192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9F5798" w:rsidRPr="00415192" w:rsidRDefault="00A670A8" w:rsidP="00A670A8">
      <w:pPr>
        <w:ind w:firstLine="0"/>
        <w:jc w:val="center"/>
        <w:rPr>
          <w:rFonts w:asciiTheme="minorHAnsi" w:hAnsiTheme="minorHAnsi" w:cs="Calibri"/>
          <w:lang w:val="en-US"/>
        </w:rPr>
      </w:pPr>
      <w:r w:rsidRPr="00415192">
        <w:rPr>
          <w:rFonts w:asciiTheme="minorHAnsi" w:hAnsiTheme="minorHAnsi" w:cs="Arial"/>
          <w:b/>
          <w:lang w:val="en-US"/>
        </w:rPr>
        <w:t>Bureau of National statistics</w:t>
      </w: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15192" w:rsidRDefault="00D37811" w:rsidP="00391CD6">
      <w:pPr>
        <w:ind w:left="5670" w:firstLine="0"/>
        <w:rPr>
          <w:rFonts w:asciiTheme="minorHAnsi" w:hAnsiTheme="minorHAnsi" w:cs="Calibri"/>
          <w:sz w:val="18"/>
          <w:szCs w:val="18"/>
          <w:lang w:val="en-US"/>
        </w:rPr>
      </w:pPr>
      <w:r w:rsidRPr="00415192">
        <w:rPr>
          <w:rFonts w:asciiTheme="minorHAnsi" w:hAnsiTheme="minorHAnsi" w:cs="Calibri"/>
          <w:sz w:val="18"/>
          <w:szCs w:val="18"/>
          <w:lang w:val="en-US"/>
        </w:rPr>
        <w:t xml:space="preserve">Pursuant to the </w:t>
      </w:r>
      <w:r w:rsidR="00046D76" w:rsidRPr="00415192">
        <w:rPr>
          <w:rFonts w:asciiTheme="minorHAnsi" w:hAnsiTheme="minorHAnsi" w:cs="Calibri"/>
          <w:sz w:val="18"/>
          <w:szCs w:val="18"/>
          <w:lang w:val="en-US"/>
        </w:rPr>
        <w:t>«</w:t>
      </w:r>
      <w:r w:rsidRPr="00415192">
        <w:rPr>
          <w:rFonts w:asciiTheme="minorHAnsi" w:hAnsiTheme="minorHAnsi" w:cs="Calibri"/>
          <w:sz w:val="18"/>
          <w:szCs w:val="18"/>
          <w:lang w:val="en-US"/>
        </w:rPr>
        <w:t>Civil Code of the Republic of Kazakhstan (special part)</w:t>
      </w:r>
      <w:r w:rsidR="00046D76" w:rsidRPr="00415192">
        <w:rPr>
          <w:rFonts w:asciiTheme="minorHAnsi" w:hAnsiTheme="minorHAnsi" w:cs="Calibri"/>
          <w:sz w:val="18"/>
          <w:szCs w:val="18"/>
          <w:lang w:val="en-US"/>
        </w:rPr>
        <w:t>»</w:t>
      </w:r>
      <w:r w:rsidRPr="00415192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415192">
        <w:rPr>
          <w:rFonts w:asciiTheme="minorHAnsi" w:hAnsiTheme="minorHAnsi" w:cs="Calibri"/>
          <w:sz w:val="18"/>
          <w:szCs w:val="18"/>
          <w:lang w:val="en-US"/>
        </w:rPr>
        <w:t>the given material is not</w:t>
      </w:r>
      <w:r w:rsidR="00752E2A" w:rsidRPr="00415192">
        <w:rPr>
          <w:rFonts w:asciiTheme="minorHAnsi" w:hAnsiTheme="minorHAnsi" w:cs="Calibri"/>
          <w:sz w:val="18"/>
          <w:szCs w:val="18"/>
          <w:lang w:val="en-US"/>
        </w:rPr>
        <w:t xml:space="preserve"> to be reproduced (copied),</w:t>
      </w:r>
      <w:r w:rsidR="00BD00BD" w:rsidRPr="00415192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415192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A670A8" w:rsidRPr="00415192">
        <w:rPr>
          <w:rFonts w:asciiTheme="minorHAnsi" w:hAnsiTheme="minorHAnsi" w:cs="Arial"/>
          <w:sz w:val="18"/>
          <w:szCs w:val="18"/>
          <w:lang w:val="en-US"/>
        </w:rPr>
        <w:t>Bureau of National statistics of the Agency for Strategic planning and reforms of the Republic of Kazakhstan</w:t>
      </w:r>
      <w:r w:rsidR="00A670A8" w:rsidRPr="00415192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415192">
        <w:rPr>
          <w:rFonts w:asciiTheme="minorHAnsi" w:hAnsiTheme="minorHAnsi" w:cs="Calibri"/>
          <w:sz w:val="18"/>
          <w:szCs w:val="18"/>
          <w:lang w:val="en-US"/>
        </w:rPr>
        <w:t>should be necessarily mentioned when statistical information i</w:t>
      </w:r>
      <w:r w:rsidR="00486D26" w:rsidRPr="00415192">
        <w:rPr>
          <w:rFonts w:asciiTheme="minorHAnsi" w:hAnsiTheme="minorHAnsi" w:cs="Calibri"/>
          <w:sz w:val="18"/>
          <w:szCs w:val="18"/>
          <w:lang w:val="en-US"/>
        </w:rPr>
        <w:t>s used in publications (issues)</w:t>
      </w:r>
      <w:r w:rsidR="00825C36" w:rsidRPr="00415192">
        <w:rPr>
          <w:rFonts w:asciiTheme="minorHAnsi" w:hAnsiTheme="minorHAnsi" w:cs="Calibri"/>
          <w:sz w:val="18"/>
          <w:szCs w:val="18"/>
          <w:lang w:val="en-US"/>
        </w:rPr>
        <w:t>.</w:t>
      </w:r>
    </w:p>
    <w:p w:rsidR="009F5798" w:rsidRPr="00415192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307BD" w:rsidRPr="00415192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415192">
        <w:rPr>
          <w:rFonts w:asciiTheme="minorHAnsi" w:hAnsiTheme="minorHAnsi" w:cs="Calibri"/>
          <w:b/>
          <w:sz w:val="40"/>
          <w:szCs w:val="40"/>
          <w:lang w:val="en-US"/>
        </w:rPr>
        <w:t>S</w:t>
      </w:r>
      <w:r w:rsidR="00E47CE3" w:rsidRPr="00415192">
        <w:rPr>
          <w:rFonts w:asciiTheme="minorHAnsi" w:hAnsiTheme="minorHAnsi" w:cs="Calibri"/>
          <w:b/>
          <w:sz w:val="40"/>
          <w:szCs w:val="40"/>
          <w:lang w:val="en-US"/>
        </w:rPr>
        <w:t>ocio</w:t>
      </w:r>
      <w:r w:rsidRPr="00415192">
        <w:rPr>
          <w:rFonts w:asciiTheme="minorHAnsi" w:hAnsiTheme="minorHAnsi" w:cs="Calibri"/>
          <w:b/>
          <w:sz w:val="40"/>
          <w:szCs w:val="40"/>
          <w:lang w:val="en-US"/>
        </w:rPr>
        <w:t>-</w:t>
      </w:r>
      <w:r w:rsidR="00E47CE3" w:rsidRPr="00415192">
        <w:rPr>
          <w:rFonts w:asciiTheme="minorHAnsi" w:hAnsiTheme="minorHAnsi" w:cs="Calibri"/>
          <w:b/>
          <w:sz w:val="40"/>
          <w:szCs w:val="40"/>
          <w:lang w:val="en-US"/>
        </w:rPr>
        <w:t>economic development</w:t>
      </w:r>
      <w:r w:rsidR="00915149" w:rsidRPr="00415192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="00E47CE3" w:rsidRPr="00415192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9F5798" w:rsidRPr="00415192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415192">
        <w:rPr>
          <w:rFonts w:asciiTheme="minorHAnsi" w:hAnsiTheme="minorHAnsi" w:cs="Calibri"/>
          <w:b/>
          <w:sz w:val="40"/>
          <w:szCs w:val="40"/>
          <w:lang w:val="en-US"/>
        </w:rPr>
        <w:t>R</w:t>
      </w:r>
      <w:r w:rsidR="00E47CE3" w:rsidRPr="00415192">
        <w:rPr>
          <w:rFonts w:asciiTheme="minorHAnsi" w:hAnsiTheme="minorHAnsi" w:cs="Calibri"/>
          <w:b/>
          <w:sz w:val="40"/>
          <w:szCs w:val="40"/>
          <w:lang w:val="en-US"/>
        </w:rPr>
        <w:t>epublic of</w:t>
      </w:r>
      <w:r w:rsidRPr="00415192">
        <w:rPr>
          <w:rFonts w:asciiTheme="minorHAnsi" w:hAnsiTheme="minorHAnsi" w:cs="Calibri"/>
          <w:b/>
          <w:sz w:val="40"/>
          <w:szCs w:val="40"/>
          <w:lang w:val="en-US"/>
        </w:rPr>
        <w:t xml:space="preserve"> K</w:t>
      </w:r>
      <w:r w:rsidR="00E47CE3" w:rsidRPr="00415192">
        <w:rPr>
          <w:rFonts w:asciiTheme="minorHAnsi" w:hAnsiTheme="minorHAnsi" w:cs="Calibri"/>
          <w:b/>
          <w:sz w:val="40"/>
          <w:szCs w:val="40"/>
          <w:lang w:val="en-US"/>
        </w:rPr>
        <w:t>azakhstan</w:t>
      </w:r>
    </w:p>
    <w:p w:rsidR="00C151E4" w:rsidRPr="00415192" w:rsidRDefault="00C151E4" w:rsidP="002A10F8">
      <w:pPr>
        <w:ind w:firstLine="0"/>
        <w:jc w:val="left"/>
        <w:rPr>
          <w:rFonts w:asciiTheme="minorHAnsi" w:hAnsiTheme="minorHAnsi" w:cs="Calibri"/>
          <w:b/>
          <w:lang w:val="en-US"/>
        </w:rPr>
      </w:pPr>
    </w:p>
    <w:p w:rsidR="00C151E4" w:rsidRPr="00415192" w:rsidRDefault="00000CFA" w:rsidP="00AD10E3">
      <w:pPr>
        <w:jc w:val="left"/>
        <w:rPr>
          <w:rFonts w:asciiTheme="minorHAnsi" w:hAnsiTheme="minorHAnsi" w:cs="Calibri"/>
          <w:b/>
          <w:lang w:val="en-US"/>
        </w:rPr>
      </w:pPr>
      <w:r w:rsidRPr="00415192">
        <w:rPr>
          <w:rFonts w:asciiTheme="minorHAnsi" w:hAnsiTheme="minorHAnsi" w:cs="Calibri"/>
          <w:b/>
          <w:lang w:val="en-US"/>
        </w:rPr>
        <w:t>January</w:t>
      </w:r>
      <w:r w:rsidR="00555926" w:rsidRPr="00415192">
        <w:rPr>
          <w:rFonts w:asciiTheme="minorHAnsi" w:hAnsiTheme="minorHAnsi" w:cs="Calibri"/>
          <w:b/>
          <w:lang w:val="kk-KZ"/>
        </w:rPr>
        <w:t>-</w:t>
      </w:r>
      <w:r w:rsidR="001D2B3A" w:rsidRPr="00415192">
        <w:rPr>
          <w:rFonts w:asciiTheme="minorHAnsi" w:hAnsiTheme="minorHAnsi" w:cs="Calibri"/>
          <w:b/>
          <w:lang w:val="en-US"/>
        </w:rPr>
        <w:t>November</w:t>
      </w:r>
      <w:r w:rsidR="00393DF7" w:rsidRPr="00415192">
        <w:rPr>
          <w:rFonts w:asciiTheme="minorHAnsi" w:hAnsiTheme="minorHAnsi" w:cs="Calibri"/>
          <w:b/>
          <w:lang w:val="en-US"/>
        </w:rPr>
        <w:t xml:space="preserve"> </w:t>
      </w:r>
      <w:r w:rsidR="00C151E4" w:rsidRPr="00415192">
        <w:rPr>
          <w:rFonts w:asciiTheme="minorHAnsi" w:hAnsiTheme="minorHAnsi" w:cs="Calibri"/>
          <w:b/>
          <w:lang w:val="en-US"/>
        </w:rPr>
        <w:t>20</w:t>
      </w:r>
      <w:r w:rsidRPr="00415192">
        <w:rPr>
          <w:rFonts w:asciiTheme="minorHAnsi" w:hAnsiTheme="minorHAnsi" w:cs="Calibri"/>
          <w:b/>
          <w:lang w:val="en-US"/>
        </w:rPr>
        <w:t>20</w:t>
      </w:r>
    </w:p>
    <w:p w:rsidR="009F1395" w:rsidRPr="00415192" w:rsidRDefault="009F1395" w:rsidP="002A10F8">
      <w:pPr>
        <w:ind w:firstLine="0"/>
        <w:jc w:val="left"/>
        <w:rPr>
          <w:rFonts w:asciiTheme="minorHAnsi" w:hAnsiTheme="minorHAnsi" w:cs="Calibri"/>
          <w:b/>
          <w:lang w:val="kk-KZ"/>
        </w:rPr>
      </w:pPr>
    </w:p>
    <w:p w:rsidR="009F1395" w:rsidRPr="00415192" w:rsidRDefault="004665AC" w:rsidP="00AD10E3">
      <w:pPr>
        <w:jc w:val="left"/>
        <w:rPr>
          <w:rFonts w:asciiTheme="minorHAnsi" w:hAnsiTheme="minorHAnsi" w:cs="Calibri"/>
          <w:b/>
          <w:lang w:val="kk-KZ"/>
        </w:rPr>
      </w:pPr>
      <w:r w:rsidRPr="00415192">
        <w:rPr>
          <w:rFonts w:asciiTheme="minorHAnsi" w:hAnsiTheme="minorHAnsi" w:cs="Calibri"/>
          <w:b/>
          <w:lang w:val="en-US"/>
        </w:rPr>
        <w:t>Statistical bulletin</w:t>
      </w: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sz w:val="24"/>
          <w:szCs w:val="24"/>
          <w:lang w:val="en-US"/>
        </w:rPr>
      </w:pPr>
    </w:p>
    <w:p w:rsidR="009F5798" w:rsidRPr="00415192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415192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415192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415192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415192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15192" w:rsidRDefault="003C1721" w:rsidP="00605419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415192">
        <w:rPr>
          <w:rFonts w:asciiTheme="minorHAnsi" w:hAnsiTheme="minorHAnsi" w:cs="Calibri"/>
          <w:b/>
          <w:sz w:val="16"/>
          <w:szCs w:val="16"/>
          <w:lang w:val="en-US"/>
        </w:rPr>
        <w:t xml:space="preserve">Nur-Sultan </w:t>
      </w:r>
      <w:r w:rsidR="007308D9" w:rsidRPr="00415192">
        <w:rPr>
          <w:rFonts w:asciiTheme="minorHAnsi" w:hAnsiTheme="minorHAnsi" w:cs="Calibri"/>
          <w:b/>
          <w:sz w:val="16"/>
          <w:szCs w:val="16"/>
          <w:lang w:val="en-US"/>
        </w:rPr>
        <w:t>2020</w:t>
      </w:r>
    </w:p>
    <w:p w:rsidR="009C5E00" w:rsidRPr="00415192" w:rsidRDefault="009C5E00" w:rsidP="00391CD6">
      <w:pPr>
        <w:pageBreakBefore/>
        <w:ind w:firstLine="0"/>
        <w:rPr>
          <w:rFonts w:asciiTheme="minorHAnsi" w:hAnsiTheme="minorHAnsi" w:cs="Calibri"/>
          <w:b/>
          <w:sz w:val="18"/>
          <w:szCs w:val="18"/>
          <w:lang w:val="en-GB"/>
        </w:rPr>
      </w:pPr>
      <w:r w:rsidRPr="00415192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415192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="00D052BE" w:rsidRPr="00415192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2F4EB6" w:rsidRPr="00415192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555926" w:rsidRPr="00415192">
        <w:rPr>
          <w:rFonts w:asciiTheme="minorHAnsi" w:hAnsiTheme="minorHAnsi" w:cs="Calibri"/>
          <w:b/>
          <w:sz w:val="18"/>
          <w:szCs w:val="18"/>
          <w:lang w:val="en-US"/>
        </w:rPr>
        <w:t>-</w:t>
      </w:r>
      <w:r w:rsidR="001D2B3A" w:rsidRPr="00415192">
        <w:rPr>
          <w:rFonts w:asciiTheme="minorHAnsi" w:hAnsiTheme="minorHAnsi" w:cs="Calibri"/>
          <w:b/>
          <w:sz w:val="18"/>
          <w:szCs w:val="18"/>
          <w:lang w:val="en-US"/>
        </w:rPr>
        <w:t>November</w:t>
      </w:r>
      <w:r w:rsidR="00760812" w:rsidRPr="00415192">
        <w:rPr>
          <w:rFonts w:asciiTheme="minorHAnsi" w:hAnsiTheme="minorHAnsi" w:cs="Calibri"/>
          <w:b/>
          <w:sz w:val="18"/>
          <w:szCs w:val="18"/>
          <w:lang w:val="en-US"/>
        </w:rPr>
        <w:t xml:space="preserve"> 2020</w:t>
      </w:r>
      <w:r w:rsidR="00D1382B" w:rsidRPr="00415192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</w:t>
      </w:r>
      <w:r w:rsidRPr="00415192">
        <w:rPr>
          <w:rFonts w:asciiTheme="minorHAnsi" w:hAnsiTheme="minorHAnsi" w:cs="Calibri"/>
          <w:b/>
          <w:sz w:val="18"/>
          <w:szCs w:val="18"/>
          <w:lang w:val="en-GB"/>
        </w:rPr>
        <w:t xml:space="preserve"> data)</w:t>
      </w: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GB"/>
        </w:rPr>
      </w:pP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15192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15192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415192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415192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415192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415192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415192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3902F7" w:rsidRPr="00415192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1D2B3A" w:rsidRPr="00415192">
        <w:rPr>
          <w:rFonts w:asciiTheme="minorHAnsi" w:hAnsiTheme="minorHAnsi" w:cs="Calibri"/>
          <w:color w:val="auto"/>
          <w:sz w:val="18"/>
          <w:szCs w:val="18"/>
          <w:lang w:val="en-US"/>
        </w:rPr>
        <w:t>November</w:t>
      </w:r>
      <w:r w:rsidR="00555926" w:rsidRPr="00415192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 2020</w:t>
      </w:r>
      <w:r w:rsidR="00760812" w:rsidRPr="00415192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9C5E00" w:rsidRPr="00415192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15192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15192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15192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15192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15192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15192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C151E4" w:rsidRPr="00415192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415192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415192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9C5E00" w:rsidRPr="00415192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415192">
        <w:rPr>
          <w:rFonts w:asciiTheme="minorHAnsi" w:hAnsiTheme="minorHAnsi" w:cs="Calibri"/>
          <w:color w:val="auto"/>
          <w:spacing w:val="3"/>
          <w:sz w:val="18"/>
          <w:szCs w:val="18"/>
        </w:rPr>
        <w:t>Nur-Sultan</w:t>
      </w:r>
      <w:r w:rsidR="00C151E4" w:rsidRPr="00415192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, </w:t>
      </w:r>
      <w:r w:rsidR="00C151E4" w:rsidRPr="00415192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r w:rsidR="000E7556" w:rsidRPr="00415192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 el</w:t>
      </w:r>
      <w:r w:rsidR="00C151E4" w:rsidRPr="00415192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</w:t>
      </w:r>
      <w:proofErr w:type="gramStart"/>
      <w:r w:rsidR="00C151E4" w:rsidRPr="00415192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street</w:t>
      </w:r>
      <w:proofErr w:type="gramEnd"/>
    </w:p>
    <w:p w:rsidR="00C151E4" w:rsidRPr="00415192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415192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C306D6" w:rsidRPr="00415192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kk-KZ"/>
        </w:rPr>
      </w:pPr>
      <w:r w:rsidRPr="00415192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C306D6" w:rsidRPr="00415192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en-US"/>
        </w:rPr>
      </w:pPr>
      <w:proofErr w:type="gramStart"/>
      <w:r w:rsidRPr="00415192">
        <w:rPr>
          <w:rFonts w:asciiTheme="minorHAnsi" w:hAnsiTheme="minorHAnsi" w:cs="Arial"/>
          <w:sz w:val="18"/>
          <w:szCs w:val="18"/>
          <w:lang w:val="en-US"/>
        </w:rPr>
        <w:t>of</w:t>
      </w:r>
      <w:proofErr w:type="gramEnd"/>
      <w:r w:rsidRPr="00415192">
        <w:rPr>
          <w:rFonts w:asciiTheme="minorHAnsi" w:hAnsiTheme="minorHAnsi" w:cs="Arial"/>
          <w:sz w:val="18"/>
          <w:szCs w:val="18"/>
          <w:lang w:val="en-US"/>
        </w:rPr>
        <w:t xml:space="preserve"> the Republic of Kazakhstan</w:t>
      </w:r>
    </w:p>
    <w:p w:rsidR="00C306D6" w:rsidRPr="00415192" w:rsidRDefault="00C306D6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415192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  <w:r w:rsidRPr="00415192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</w:t>
      </w:r>
    </w:p>
    <w:p w:rsidR="003A350F" w:rsidRPr="00415192" w:rsidRDefault="003A350F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415192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9C5E00" w:rsidRPr="00415192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415192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C306D6" w:rsidRPr="00415192" w:rsidRDefault="009C5E00" w:rsidP="00C306D6">
      <w:pPr>
        <w:autoSpaceDE w:val="0"/>
        <w:autoSpaceDN w:val="0"/>
        <w:adjustRightInd w:val="0"/>
        <w:ind w:firstLine="0"/>
        <w:rPr>
          <w:rFonts w:asciiTheme="minorHAnsi" w:hAnsiTheme="minorHAnsi" w:cs="Calibri"/>
          <w:lang w:val="kk-KZ"/>
        </w:rPr>
      </w:pPr>
      <w:r w:rsidRPr="00415192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hyperlink r:id="rId8" w:history="1">
        <w:r w:rsidR="00DF6954" w:rsidRPr="00415192">
          <w:rPr>
            <w:rStyle w:val="af4"/>
            <w:rFonts w:asciiTheme="minorHAnsi" w:hAnsiTheme="minorHAnsi" w:cs="Calibri"/>
            <w:color w:val="auto"/>
            <w:sz w:val="18"/>
            <w:szCs w:val="18"/>
            <w:lang w:val="en-US"/>
          </w:rPr>
          <w:t>e.stat@aspire.gov.kz</w:t>
        </w:r>
      </w:hyperlink>
    </w:p>
    <w:p w:rsidR="009C5E00" w:rsidRPr="00415192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415192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</w:t>
      </w:r>
      <w:r w:rsidR="009C5E00" w:rsidRPr="00415192">
        <w:rPr>
          <w:rFonts w:asciiTheme="minorHAnsi" w:hAnsiTheme="minorHAnsi" w:cs="Calibri"/>
          <w:color w:val="auto"/>
          <w:spacing w:val="6"/>
          <w:sz w:val="18"/>
          <w:szCs w:val="18"/>
        </w:rPr>
        <w:t>stat.gov.kz</w:t>
      </w: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15192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15192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15192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15192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15192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8173EE" w:rsidRPr="00415192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415192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8173EE" w:rsidRPr="00415192" w:rsidRDefault="009C5E00" w:rsidP="00041818">
      <w:pPr>
        <w:ind w:firstLine="0"/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415192">
        <w:rPr>
          <w:rFonts w:asciiTheme="minorHAnsi" w:hAnsiTheme="minorHAnsi" w:cs="Calibri"/>
          <w:spacing w:val="9"/>
          <w:sz w:val="18"/>
          <w:szCs w:val="18"/>
          <w:lang w:val="en-GB"/>
        </w:rPr>
        <w:t>-</w:t>
      </w:r>
      <w:r w:rsidR="00523705" w:rsidRPr="00415192">
        <w:rPr>
          <w:rFonts w:asciiTheme="minorHAnsi" w:hAnsiTheme="minorHAnsi" w:cs="Calibri"/>
          <w:spacing w:val="9"/>
          <w:sz w:val="18"/>
          <w:szCs w:val="18"/>
          <w:lang w:val="en-US"/>
        </w:rPr>
        <w:t xml:space="preserve"> </w:t>
      </w:r>
      <w:proofErr w:type="gramStart"/>
      <w:r w:rsidR="00C96EDA" w:rsidRPr="00415192">
        <w:rPr>
          <w:rFonts w:asciiTheme="minorHAnsi" w:hAnsiTheme="minorHAnsi" w:cs="Calibri"/>
          <w:spacing w:val="9"/>
          <w:sz w:val="18"/>
          <w:szCs w:val="18"/>
          <w:lang w:val="en-GB"/>
        </w:rPr>
        <w:t>it</w:t>
      </w:r>
      <w:proofErr w:type="gramEnd"/>
      <w:r w:rsidR="00C96EDA" w:rsidRPr="00415192">
        <w:rPr>
          <w:rFonts w:asciiTheme="minorHAnsi" w:hAnsiTheme="minorHAnsi" w:cs="Calibri"/>
          <w:spacing w:val="9"/>
          <w:sz w:val="18"/>
          <w:szCs w:val="18"/>
          <w:lang w:val="en-GB"/>
        </w:rPr>
        <w:t xml:space="preserve"> is abse</w:t>
      </w:r>
      <w:r w:rsidR="00034C29" w:rsidRPr="00415192">
        <w:rPr>
          <w:rFonts w:asciiTheme="minorHAnsi" w:hAnsiTheme="minorHAnsi" w:cs="Calibri"/>
          <w:spacing w:val="9"/>
          <w:sz w:val="18"/>
          <w:szCs w:val="18"/>
          <w:lang w:val="en-GB"/>
        </w:rPr>
        <w:t>nt</w:t>
      </w:r>
    </w:p>
    <w:p w:rsidR="008173EE" w:rsidRPr="00415192" w:rsidRDefault="00034C29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415192">
        <w:rPr>
          <w:rFonts w:asciiTheme="minorHAnsi" w:hAnsiTheme="minorHAnsi" w:cs="Calibri"/>
          <w:spacing w:val="5"/>
          <w:sz w:val="18"/>
          <w:szCs w:val="18"/>
          <w:lang w:val="en-GB"/>
        </w:rPr>
        <w:t>0</w:t>
      </w:r>
      <w:proofErr w:type="gramStart"/>
      <w:r w:rsidRPr="00415192">
        <w:rPr>
          <w:rFonts w:asciiTheme="minorHAnsi" w:hAnsiTheme="minorHAnsi" w:cs="Calibri"/>
          <w:spacing w:val="5"/>
          <w:sz w:val="18"/>
          <w:szCs w:val="18"/>
          <w:lang w:val="en-GB"/>
        </w:rPr>
        <w:t>,0</w:t>
      </w:r>
      <w:proofErr w:type="gramEnd"/>
      <w:r w:rsidRPr="00415192">
        <w:rPr>
          <w:rFonts w:asciiTheme="minorHAnsi" w:hAnsiTheme="minorHAnsi" w:cs="Calibri"/>
          <w:spacing w:val="5"/>
          <w:sz w:val="18"/>
          <w:szCs w:val="18"/>
          <w:lang w:val="en-GB"/>
        </w:rPr>
        <w:t xml:space="preserve"> – a small quantity</w:t>
      </w:r>
    </w:p>
    <w:p w:rsidR="004C24BB" w:rsidRPr="00415192" w:rsidRDefault="004C24BB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415192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x – </w:t>
      </w:r>
      <w:proofErr w:type="gramStart"/>
      <w:r w:rsidRPr="00415192">
        <w:rPr>
          <w:rFonts w:asciiTheme="minorHAnsi" w:hAnsiTheme="minorHAnsi" w:cs="Calibri"/>
          <w:spacing w:val="5"/>
          <w:sz w:val="18"/>
          <w:szCs w:val="18"/>
          <w:lang w:val="en-US"/>
        </w:rPr>
        <w:t>data</w:t>
      </w:r>
      <w:proofErr w:type="gramEnd"/>
      <w:r w:rsidRPr="00415192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 are confedential</w:t>
      </w:r>
    </w:p>
    <w:p w:rsidR="009C5E00" w:rsidRPr="00415192" w:rsidRDefault="009C5E00" w:rsidP="00041818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415192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– </w:t>
      </w:r>
      <w:proofErr w:type="gramStart"/>
      <w:r w:rsidRPr="00415192">
        <w:rPr>
          <w:rFonts w:asciiTheme="minorHAnsi" w:hAnsiTheme="minorHAnsi" w:cs="Calibri"/>
          <w:spacing w:val="6"/>
          <w:sz w:val="18"/>
          <w:szCs w:val="18"/>
          <w:lang w:val="en-GB"/>
        </w:rPr>
        <w:t>data</w:t>
      </w:r>
      <w:proofErr w:type="gramEnd"/>
      <w:r w:rsidRPr="00415192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 are </w:t>
      </w:r>
      <w:r w:rsidR="00034C29" w:rsidRPr="00415192">
        <w:rPr>
          <w:rFonts w:asciiTheme="minorHAnsi" w:hAnsiTheme="minorHAnsi" w:cs="Calibri"/>
          <w:spacing w:val="6"/>
          <w:sz w:val="18"/>
          <w:szCs w:val="18"/>
          <w:lang w:val="en-GB"/>
        </w:rPr>
        <w:t>absent</w:t>
      </w:r>
    </w:p>
    <w:p w:rsidR="00A004CA" w:rsidRPr="00415192" w:rsidRDefault="009C5E00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415192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034C29" w:rsidRPr="00415192">
        <w:rPr>
          <w:rFonts w:asciiTheme="minorHAnsi" w:hAnsiTheme="minorHAnsi" w:cs="Calibri"/>
          <w:sz w:val="18"/>
          <w:szCs w:val="18"/>
          <w:lang w:val="en-US"/>
        </w:rPr>
        <w:t>small discrepancies</w:t>
      </w:r>
      <w:r w:rsidRPr="00415192">
        <w:rPr>
          <w:rFonts w:asciiTheme="minorHAnsi" w:hAnsiTheme="minorHAnsi" w:cs="Calibri"/>
          <w:sz w:val="18"/>
          <w:szCs w:val="18"/>
          <w:lang w:val="en-US"/>
        </w:rPr>
        <w:t xml:space="preserve"> between </w:t>
      </w:r>
      <w:r w:rsidR="00034C29" w:rsidRPr="00415192">
        <w:rPr>
          <w:rFonts w:asciiTheme="minorHAnsi" w:hAnsiTheme="minorHAnsi" w:cs="Calibri"/>
          <w:sz w:val="18"/>
          <w:szCs w:val="18"/>
          <w:lang w:val="en-US"/>
        </w:rPr>
        <w:t xml:space="preserve">total and the sum of sum and in some cases can </w:t>
      </w:r>
      <w:r w:rsidR="00825C36" w:rsidRPr="00415192">
        <w:rPr>
          <w:rFonts w:asciiTheme="minorHAnsi" w:hAnsiTheme="minorHAnsi" w:cs="Calibri"/>
          <w:sz w:val="18"/>
          <w:szCs w:val="18"/>
          <w:lang w:val="en-US"/>
        </w:rPr>
        <w:t>be exlaned by rounding of data.</w:t>
      </w:r>
    </w:p>
    <w:p w:rsidR="00A004CA" w:rsidRPr="00415192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415192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415192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415192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415192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415192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C306D6" w:rsidRPr="00415192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415192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415192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Calibri"/>
          <w:b/>
          <w:lang w:val="en-US"/>
        </w:rPr>
      </w:pPr>
      <w:r w:rsidRPr="00415192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  <w:r w:rsidRPr="00415192">
        <w:rPr>
          <w:rFonts w:asciiTheme="minorHAnsi" w:hAnsiTheme="minorHAnsi" w:cs="Calibri"/>
          <w:b/>
          <w:lang w:val="en-US"/>
        </w:rPr>
        <w:t xml:space="preserve"> </w:t>
      </w:r>
    </w:p>
    <w:p w:rsidR="009C5E00" w:rsidRPr="00415192" w:rsidRDefault="009C5E00" w:rsidP="00C306D6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r w:rsidRPr="00415192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7C7D87" w:rsidRPr="00415192" w:rsidTr="00352118">
        <w:tc>
          <w:tcPr>
            <w:tcW w:w="9639" w:type="dxa"/>
            <w:shd w:val="clear" w:color="auto" w:fill="auto"/>
          </w:tcPr>
          <w:p w:rsidR="009C5E00" w:rsidRPr="00415192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AE461C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415192" w:rsidTr="00352118">
        <w:tc>
          <w:tcPr>
            <w:tcW w:w="9639" w:type="dxa"/>
            <w:shd w:val="clear" w:color="auto" w:fill="auto"/>
          </w:tcPr>
          <w:p w:rsidR="009C5E00" w:rsidRPr="00415192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15192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lang w:val="en-US"/>
              </w:rPr>
              <w:t>Labor and e</w:t>
            </w:r>
            <w:r w:rsidR="00760812" w:rsidRPr="00415192">
              <w:rPr>
                <w:rFonts w:asciiTheme="minorHAnsi" w:hAnsiTheme="minorHAnsi"/>
              </w:rPr>
              <w:t>mployment statistics</w:t>
            </w:r>
            <w:r w:rsidR="00760812" w:rsidRPr="00415192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760812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Fonts w:asciiTheme="minorHAnsi" w:hAnsiTheme="minorHAnsi"/>
              </w:rPr>
              <w:t>Prices 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lang w:val="en-US"/>
              </w:rPr>
              <w:t>Gross domestic product</w:t>
            </w:r>
            <w:r w:rsidRPr="00415192">
              <w:rPr>
                <w:rFonts w:asciiTheme="minorHAnsi" w:hAnsiTheme="minorHAnsi"/>
                <w:lang w:val="kk-KZ"/>
              </w:rPr>
              <w:t xml:space="preserve"> </w:t>
            </w:r>
            <w:r w:rsidRPr="00415192">
              <w:rPr>
                <w:rFonts w:asciiTheme="minorHAnsi" w:hAnsiTheme="minorHAnsi"/>
                <w:lang w:val="en-US"/>
              </w:rPr>
              <w:t>by method of production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5567F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415192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415192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415192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</w:t>
            </w:r>
            <w:r w:rsidR="00BD00BD"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</w:t>
            </w:r>
            <w:r w:rsidR="00AE461C" w:rsidRPr="00415192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="00E64947"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</w:t>
            </w:r>
            <w:r w:rsidR="00352118" w:rsidRPr="00415192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  <w:r w:rsidR="004641F5" w:rsidRPr="00415192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</w:rPr>
              <w:t>…..</w:t>
            </w:r>
            <w:r w:rsidR="00835206" w:rsidRPr="00415192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Fonts w:asciiTheme="minorHAnsi" w:hAnsiTheme="minorHAnsi"/>
              </w:rPr>
              <w:t>Domestic trade</w:t>
            </w:r>
            <w:r w:rsidRPr="00415192">
              <w:rPr>
                <w:rFonts w:asciiTheme="minorHAnsi" w:hAnsiTheme="minorHAnsi"/>
                <w:lang w:val="en-US"/>
              </w:rPr>
              <w:t xml:space="preserve"> </w:t>
            </w:r>
            <w:r w:rsidRPr="00415192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35206" w:rsidRPr="00415192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1</w:t>
            </w:r>
            <w:r w:rsidR="00CD5B3E" w:rsidRPr="00415192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lang w:val="en-US"/>
              </w:rPr>
              <w:t>Foreign and</w:t>
            </w:r>
            <w:r w:rsidRPr="00415192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415192">
              <w:rPr>
                <w:rStyle w:val="FontStyle177"/>
                <w:rFonts w:asciiTheme="minorHAnsi" w:hAnsiTheme="minorHAnsi"/>
                <w:b w:val="0"/>
                <w:sz w:val="16"/>
                <w:szCs w:val="16"/>
                <w:lang w:val="en-US"/>
              </w:rPr>
              <w:t>mutual</w:t>
            </w:r>
            <w:r w:rsidRPr="00415192">
              <w:rPr>
                <w:rStyle w:val="FontStyle177"/>
                <w:rFonts w:asciiTheme="minorHAnsi" w:hAnsiTheme="minorHAnsi"/>
                <w:b w:val="0"/>
                <w:sz w:val="20"/>
                <w:lang w:val="en-US"/>
              </w:rPr>
              <w:t xml:space="preserve"> </w:t>
            </w:r>
            <w:r w:rsidRPr="00415192">
              <w:rPr>
                <w:rFonts w:asciiTheme="minorHAnsi" w:hAnsiTheme="minorHAnsi"/>
                <w:lang w:val="en-US"/>
              </w:rPr>
              <w:t>trade statistics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..........................................</w:t>
            </w:r>
            <w:r w:rsidR="008D626A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D626A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....</w:t>
            </w:r>
            <w:r w:rsidR="0095567F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  <w:r w:rsidR="0095567F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1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415192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415192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415192">
              <w:rPr>
                <w:rFonts w:asciiTheme="minorHAnsi" w:hAnsiTheme="minorHAnsi"/>
                <w:lang w:val="en-US"/>
              </w:rPr>
              <w:t>Agriculture, forestry</w:t>
            </w:r>
            <w:r w:rsidR="00285563" w:rsidRPr="00415192">
              <w:rPr>
                <w:rFonts w:asciiTheme="minorHAnsi" w:hAnsiTheme="minorHAnsi"/>
                <w:lang w:val="en-US"/>
              </w:rPr>
              <w:t>, hunting</w:t>
            </w:r>
            <w:r w:rsidRPr="00415192">
              <w:rPr>
                <w:rFonts w:asciiTheme="minorHAnsi" w:hAnsiTheme="minorHAnsi"/>
                <w:lang w:val="en-US"/>
              </w:rPr>
              <w:t xml:space="preserve"> and fisheries statistics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D626A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95567F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35206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1</w:t>
            </w:r>
            <w:r w:rsidR="00AF64B2" w:rsidRPr="00415192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415192">
              <w:rPr>
                <w:rFonts w:asciiTheme="minorHAnsi" w:hAnsiTheme="minorHAnsi"/>
              </w:rPr>
              <w:t>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="009C5E00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415192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1</w:t>
            </w:r>
            <w:r w:rsidR="00AF64B2" w:rsidRPr="00415192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415192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ransport</w:t>
            </w:r>
            <w:r w:rsidRPr="00415192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415192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</w:rPr>
              <w:t>….</w:t>
            </w:r>
            <w:r w:rsidR="0095567F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415192">
              <w:rPr>
                <w:rFonts w:asciiTheme="minorHAnsi" w:hAnsiTheme="minorHAnsi" w:cs="Calibri"/>
                <w:b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1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415192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415192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415192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</w:t>
            </w:r>
            <w:r w:rsidR="009C5E00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415192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1</w:t>
            </w:r>
            <w:r w:rsidR="00CD5B3E" w:rsidRPr="00415192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15192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415192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AE461C"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415192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1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15192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</w:t>
            </w:r>
            <w:r w:rsidRPr="00415192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415192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415192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1</w:t>
            </w:r>
            <w:r w:rsidR="00CD5B3E" w:rsidRPr="00415192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15192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415192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415192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15192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415192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="00835206"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415192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415192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415192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15192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="00835206"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415192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....................................................................................</w:t>
            </w:r>
            <w:r w:rsidR="00352118" w:rsidRPr="00415192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415192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415192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15192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lang w:val="en-US"/>
              </w:rPr>
              <w:t>Labor and e</w:t>
            </w:r>
            <w:r w:rsidRPr="00415192">
              <w:rPr>
                <w:rFonts w:asciiTheme="minorHAnsi" w:hAnsiTheme="minorHAnsi"/>
              </w:rPr>
              <w:t>mployment 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2A10F8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</w:t>
            </w:r>
            <w:r w:rsidR="004641F5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415192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15192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15192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Fonts w:asciiTheme="minorHAnsi" w:hAnsiTheme="minorHAnsi"/>
              </w:rPr>
              <w:t>Prices 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415192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15192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415192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415192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415192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415192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.….</w:t>
            </w:r>
            <w:r w:rsidRPr="00415192">
              <w:rPr>
                <w:rFonts w:asciiTheme="minorHAnsi" w:hAnsiTheme="minorHAnsi" w:cs="Calibri"/>
                <w:b/>
                <w:sz w:val="16"/>
                <w:szCs w:val="16"/>
              </w:rPr>
              <w:t>…</w:t>
            </w:r>
            <w:r w:rsidR="00835206" w:rsidRPr="00415192">
              <w:rPr>
                <w:rFonts w:asciiTheme="minorHAnsi" w:hAnsiTheme="minorHAnsi" w:cs="Calibri"/>
                <w:b/>
                <w:sz w:val="16"/>
                <w:szCs w:val="16"/>
              </w:rPr>
              <w:t>..</w:t>
            </w:r>
            <w:r w:rsidR="004641F5" w:rsidRPr="00415192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415192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2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15192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415192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2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415192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15192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Fonts w:asciiTheme="minorHAnsi" w:hAnsiTheme="minorHAnsi"/>
              </w:rPr>
              <w:t>Domestic trade</w:t>
            </w:r>
            <w:r w:rsidRPr="00415192">
              <w:rPr>
                <w:rFonts w:asciiTheme="minorHAnsi" w:hAnsiTheme="minorHAnsi"/>
                <w:lang w:val="en-US"/>
              </w:rPr>
              <w:t xml:space="preserve"> </w:t>
            </w:r>
            <w:r w:rsidRPr="00415192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415192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15192">
              <w:rPr>
                <w:rFonts w:asciiTheme="minorHAnsi" w:hAnsiTheme="minorHAnsi" w:cs="Calibri"/>
                <w:b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415192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2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415192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15192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415192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2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2</w:t>
            </w:r>
          </w:p>
        </w:tc>
      </w:tr>
      <w:tr w:rsidR="007C7D87" w:rsidRPr="00415192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15192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15192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415192">
              <w:rPr>
                <w:rFonts w:asciiTheme="minorHAnsi" w:hAnsiTheme="minorHAnsi"/>
              </w:rPr>
              <w:t>statistics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15192">
              <w:rPr>
                <w:rFonts w:asciiTheme="minorHAnsi" w:hAnsiTheme="minorHAnsi" w:cs="Calibri"/>
                <w:b/>
                <w:szCs w:val="16"/>
              </w:rPr>
              <w:t>……</w:t>
            </w:r>
            <w:r w:rsidRPr="00415192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352118" w:rsidRPr="00415192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  <w:r w:rsidR="0095567F" w:rsidRPr="00415192">
              <w:rPr>
                <w:rFonts w:asciiTheme="minorHAnsi" w:hAnsiTheme="minorHAnsi" w:cs="Calibri"/>
                <w:b/>
                <w:szCs w:val="16"/>
              </w:rPr>
              <w:t>.</w:t>
            </w:r>
            <w:r w:rsidR="00835206" w:rsidRPr="00415192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415192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2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415192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15192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415192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415192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="008E1817"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415192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</w:t>
            </w:r>
            <w:r w:rsidR="00352118" w:rsidRPr="00415192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415192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2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415192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415192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15192">
              <w:rPr>
                <w:rStyle w:val="22"/>
                <w:rFonts w:asciiTheme="minorHAnsi" w:hAnsiTheme="minorHAnsi" w:cs="Arial"/>
                <w:b w:val="0"/>
                <w:bCs/>
                <w:sz w:val="16"/>
                <w:szCs w:val="16"/>
                <w:lang w:val="en-US"/>
              </w:rPr>
              <w:t>Small and medium enterprises</w:t>
            </w:r>
            <w:r w:rsidR="008E1817" w:rsidRPr="00415192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415192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415192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415192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2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415192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415192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15192">
              <w:rPr>
                <w:rStyle w:val="22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415192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15192">
              <w:rPr>
                <w:rFonts w:asciiTheme="minorHAnsi" w:hAnsiTheme="minorHAnsi" w:cs="Calibri"/>
                <w:szCs w:val="16"/>
              </w:rPr>
              <w:t>2</w:t>
            </w:r>
            <w:r w:rsidR="00A538EB" w:rsidRPr="00415192">
              <w:rPr>
                <w:rFonts w:asciiTheme="minorHAnsi" w:hAnsiTheme="minorHAnsi" w:cs="Calibri"/>
                <w:szCs w:val="16"/>
              </w:rPr>
              <w:t>6</w:t>
            </w:r>
          </w:p>
        </w:tc>
      </w:tr>
    </w:tbl>
    <w:p w:rsidR="00410391" w:rsidRPr="00620E6B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sz w:val="22"/>
          <w:szCs w:val="22"/>
          <w:lang w:val="en-US"/>
        </w:rPr>
      </w:pPr>
      <w:r w:rsidRPr="00620E6B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6F5F42" w:rsidRPr="00205222" w:rsidRDefault="006F5F42" w:rsidP="006F5F42">
      <w:pPr>
        <w:pStyle w:val="First"/>
        <w:jc w:val="center"/>
        <w:rPr>
          <w:rFonts w:ascii="Calibri" w:hAnsi="Calibri" w:cs="Calibri"/>
          <w:b/>
          <w:color w:val="000000"/>
          <w:sz w:val="18"/>
          <w:szCs w:val="18"/>
          <w:lang w:val="en-US"/>
        </w:rPr>
      </w:pPr>
      <w:r w:rsidRPr="00205222">
        <w:rPr>
          <w:rFonts w:ascii="Calibri" w:hAnsi="Calibri" w:cs="Calibri"/>
          <w:b/>
          <w:color w:val="000000"/>
          <w:sz w:val="18"/>
          <w:szCs w:val="18"/>
          <w:lang w:val="en-US"/>
        </w:rPr>
        <w:t>Summary results of the socio-economic development</w:t>
      </w:r>
    </w:p>
    <w:p w:rsidR="006F5F42" w:rsidRPr="003B3776" w:rsidRDefault="006F5F42" w:rsidP="006F5F42">
      <w:pPr>
        <w:pStyle w:val="a9"/>
        <w:jc w:val="right"/>
        <w:rPr>
          <w:rFonts w:ascii="Calibri" w:hAnsi="Calibri" w:cs="Arial"/>
          <w:color w:val="000000"/>
          <w:sz w:val="14"/>
          <w:szCs w:val="14"/>
          <w:lang w:val="kk-KZ"/>
        </w:rPr>
      </w:pPr>
      <w:r w:rsidRPr="003B3776">
        <w:rPr>
          <w:rFonts w:ascii="Calibri" w:hAnsi="Calibri" w:cs="Arial"/>
          <w:color w:val="000000"/>
          <w:sz w:val="14"/>
          <w:szCs w:val="14"/>
          <w:lang w:val="en-US"/>
        </w:rPr>
        <w:t>October 2020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6F5F42" w:rsidRPr="003B3776" w:rsidTr="004B4C7C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January-October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January-October 2020 to January-October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 2020 to October 2019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,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 2020 to September 2020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,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%</w:t>
            </w:r>
          </w:p>
        </w:tc>
      </w:tr>
      <w:tr w:rsidR="006F5F42" w:rsidRPr="003B3776" w:rsidTr="004B4C7C">
        <w:tc>
          <w:tcPr>
            <w:tcW w:w="1694" w:type="pct"/>
            <w:tcBorders>
              <w:top w:val="single" w:sz="4" w:space="0" w:color="auto"/>
            </w:tcBorders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18 833 133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352</w:t>
            </w:r>
            <w:r w:rsidR="00A95E06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B3776">
              <w:rPr>
                <w:rFonts w:ascii="Calibri" w:hAnsi="Calibri"/>
                <w:sz w:val="14"/>
                <w:szCs w:val="14"/>
              </w:rPr>
              <w:t>763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38</w:t>
            </w:r>
            <w:r w:rsidR="00A95E06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B3776">
              <w:rPr>
                <w:rFonts w:ascii="Calibri" w:hAnsi="Calibri"/>
                <w:sz w:val="14"/>
                <w:szCs w:val="14"/>
              </w:rPr>
              <w:t>833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104,6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95,9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137</w:t>
            </w:r>
            <w:r w:rsidR="00A95E06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B3776">
              <w:rPr>
                <w:rFonts w:ascii="Calibri" w:hAnsi="Calibri"/>
                <w:sz w:val="14"/>
                <w:szCs w:val="14"/>
              </w:rPr>
              <w:t>142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12</w:t>
            </w:r>
            <w:r w:rsidR="00A95E06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B3776">
              <w:rPr>
                <w:rFonts w:ascii="Calibri" w:hAnsi="Calibri"/>
                <w:sz w:val="14"/>
                <w:szCs w:val="14"/>
              </w:rPr>
              <w:t>489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122,7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91,3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9 851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618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43,4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83,4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24 118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3 039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63,7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82,3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91,3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4 738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583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77,0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92,2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117,1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2 739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293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93,8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97,0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143 744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17 245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  <w:r w:rsidRPr="003B3776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7</w:t>
            </w:r>
            <w:r w:rsidRPr="003B3776">
              <w:rPr>
                <w:rFonts w:ascii="Calibri" w:hAnsi="Calibri" w:cs="Calibri"/>
                <w:color w:val="000000"/>
                <w:sz w:val="14"/>
                <w:szCs w:val="14"/>
              </w:rPr>
              <w:t>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133,7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66,7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6F5F42">
              <w:rPr>
                <w:rFonts w:ascii="Calibri" w:hAnsi="Calibri" w:cs="Calibri"/>
                <w:bCs/>
                <w:sz w:val="14"/>
                <w:szCs w:val="14"/>
                <w:lang w:val="en-US"/>
              </w:rPr>
              <w:t xml:space="preserve">      </w:t>
            </w:r>
          </w:p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3B3776">
              <w:rPr>
                <w:rFonts w:ascii="Calibri" w:hAnsi="Calibri"/>
                <w:bCs/>
                <w:sz w:val="14"/>
                <w:szCs w:val="14"/>
                <w:lang w:val="kk-KZ"/>
              </w:rPr>
              <w:t>1 102 460</w:t>
            </w:r>
            <w:r w:rsidRPr="003B3776">
              <w:rPr>
                <w:rFonts w:ascii="Calibri" w:hAnsi="Calibri"/>
                <w:b/>
                <w:bCs/>
                <w:sz w:val="14"/>
                <w:szCs w:val="14"/>
                <w:lang w:val="kk-KZ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/>
                <w:bCs/>
                <w:sz w:val="14"/>
                <w:szCs w:val="14"/>
                <w:lang w:val="kk-KZ"/>
              </w:rPr>
              <w:t>109 177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99,3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91,7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98,7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/>
                <w:sz w:val="14"/>
                <w:szCs w:val="14"/>
                <w:lang w:val="en-US"/>
              </w:rPr>
              <w:t>36</w:t>
            </w:r>
            <w:r w:rsidRPr="003B3776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3B3776">
              <w:rPr>
                <w:rFonts w:ascii="Calibri" w:hAnsi="Calibri"/>
                <w:sz w:val="14"/>
                <w:szCs w:val="14"/>
                <w:lang w:val="en-US"/>
              </w:rPr>
              <w:t>148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  <w:lang w:val="en-US"/>
              </w:rPr>
              <w:t>112</w:t>
            </w:r>
            <w:r w:rsidRPr="003B3776">
              <w:rPr>
                <w:rFonts w:ascii="Calibri" w:hAnsi="Calibri"/>
                <w:sz w:val="14"/>
                <w:szCs w:val="14"/>
              </w:rPr>
              <w:t>,</w:t>
            </w:r>
            <w:r w:rsidRPr="003B3776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/>
                <w:sz w:val="14"/>
                <w:szCs w:val="14"/>
                <w:lang w:val="en-US"/>
              </w:rPr>
              <w:t>101,3</w:t>
            </w:r>
          </w:p>
        </w:tc>
      </w:tr>
      <w:tr w:rsidR="006F5F42" w:rsidRPr="003B3776" w:rsidTr="004B4C7C">
        <w:trPr>
          <w:trHeight w:val="110"/>
        </w:trPr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 xml:space="preserve">Labour and </w:t>
            </w: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222,4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134,1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97,6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Unemployment rate,% 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Level of the latent unemployment, %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(estimation, 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Average monthly nominal wage of one worker, tenge (preliminary estimation)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205 991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209 818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Real wage index, % (preliminaey estimation)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P</w:t>
            </w: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rices</w:t>
            </w: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 xml:space="preserve">    91,5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 xml:space="preserve">    92,6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 xml:space="preserve">    97,9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102,3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100,3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6F5F42" w:rsidRPr="003B3776" w:rsidTr="004B4C7C">
        <w:trPr>
          <w:trHeight w:val="178"/>
        </w:trPr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85,1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87,0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96</w:t>
            </w: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,</w:t>
            </w:r>
            <w:r w:rsidRPr="003B3776">
              <w:rPr>
                <w:rFonts w:ascii="Calibri" w:hAnsi="Calibri"/>
                <w:sz w:val="14"/>
                <w:szCs w:val="14"/>
              </w:rPr>
              <w:t>7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100</w:t>
            </w: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,9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51 587,9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6 036,1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81,2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Gross domestic product, billion tenge</w:t>
            </w:r>
          </w:p>
          <w:p w:rsidR="006F5F42" w:rsidRPr="006F5F42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B3776">
              <w:rPr>
                <w:rFonts w:ascii="Calibri" w:hAnsi="Calibri" w:cs="Arial"/>
                <w:sz w:val="14"/>
                <w:szCs w:val="14"/>
                <w:lang w:val="en-US"/>
              </w:rPr>
              <w:t>preliminary data</w:t>
            </w: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3B3776">
              <w:rPr>
                <w:rFonts w:ascii="Calibri" w:hAnsi="Calibri" w:cs="Arial"/>
                <w:sz w:val="14"/>
                <w:szCs w:val="14"/>
                <w:lang w:val="en-US"/>
              </w:rPr>
              <w:t>January</w:t>
            </w: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3B3776">
              <w:rPr>
                <w:rFonts w:ascii="Calibri" w:hAnsi="Calibri" w:cs="Arial"/>
                <w:sz w:val="14"/>
                <w:szCs w:val="14"/>
                <w:lang w:val="en-US"/>
              </w:rPr>
              <w:t xml:space="preserve">September </w:t>
            </w: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44 821,6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97,2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9 410,8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1 119,2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6F5F42" w:rsidRPr="003B3776" w:rsidRDefault="006F5F42" w:rsidP="00620E6B">
            <w:pPr>
              <w:pStyle w:val="a7"/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89,1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9 067,7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1 052,9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86,7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70 476,4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7 273,1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86,8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39 219,1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3 764,8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81,4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74,1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31 257,3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3 508,3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94,8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87,9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94,6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21 437,0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2 349,7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102,7</w:t>
            </w:r>
          </w:p>
        </w:tc>
      </w:tr>
      <w:tr w:rsidR="006F5F42" w:rsidRPr="003B3776" w:rsidTr="004B4C7C">
        <w:trPr>
          <w:trHeight w:val="304"/>
        </w:trPr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Volume of gross agricultural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, </w:t>
            </w:r>
            <w:r w:rsidRPr="00A95E06">
              <w:rPr>
                <w:rFonts w:ascii="Calibri" w:hAnsi="Calibri" w:cs="Tahoma"/>
                <w:color w:val="000000"/>
                <w:sz w:val="14"/>
                <w:szCs w:val="14"/>
                <w:lang w:val="en-US"/>
              </w:rPr>
              <w:t>foresty and fisheries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products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(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5 395,1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51,2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3 688,4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455,0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52,9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3 206,9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370,8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92,9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95,7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480,0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7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53,1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95,5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105,3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105,6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726,6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101,7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Business confidence index in industry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+5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Business confidence index in trade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Business confidence index in construction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24 741,9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117,8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102,3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2 804,4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125,7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99,8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Deposits in bank system, billion tenge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lastRenderedPageBreak/>
              <w:t>(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excluding non-resident account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21 937,5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102,6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lastRenderedPageBreak/>
              <w:t>Deposits of the population, billion tenge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excluding non-resident account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10 337,9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117,4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101,1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9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14 441,3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9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9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9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12 436,9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9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9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Profitability of enterprises and organizations, %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(on July 1,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10 410,8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Debts under obligations of enterprises and organizations, billion tenge (on July 1, 2020)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54 020,6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</w:tbl>
    <w:p w:rsidR="006F5F42" w:rsidRPr="003B3776" w:rsidRDefault="006F5F42" w:rsidP="006F5F42">
      <w:pPr>
        <w:pStyle w:val="a9"/>
        <w:jc w:val="right"/>
        <w:rPr>
          <w:rFonts w:ascii="Calibri" w:hAnsi="Calibri" w:cs="Arial"/>
          <w:color w:val="000000"/>
          <w:sz w:val="14"/>
          <w:szCs w:val="14"/>
          <w:lang w:val="kk-KZ"/>
        </w:rPr>
      </w:pPr>
      <w:r w:rsidRPr="003B3776">
        <w:rPr>
          <w:rFonts w:ascii="Calibri" w:hAnsi="Calibri" w:cs="Arial"/>
          <w:color w:val="000000"/>
          <w:sz w:val="14"/>
          <w:szCs w:val="14"/>
          <w:lang w:val="en-US"/>
        </w:rPr>
        <w:t>November 2020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6F5F42" w:rsidRPr="003B3776" w:rsidTr="004B4C7C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January-November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January-November 2020 to January-November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 2020 to November 2019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,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5F42" w:rsidRPr="003B3776" w:rsidRDefault="006F5F42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 2020 to October 2020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,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%</w:t>
            </w:r>
          </w:p>
        </w:tc>
      </w:tr>
      <w:tr w:rsidR="006F5F42" w:rsidRPr="003B3776" w:rsidTr="004B4C7C">
        <w:tc>
          <w:tcPr>
            <w:tcW w:w="1694" w:type="pct"/>
            <w:tcBorders>
              <w:top w:val="single" w:sz="4" w:space="0" w:color="auto"/>
            </w:tcBorders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vAlign w:val="bottom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>32 750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6F5F42" w:rsidRPr="003B3776" w:rsidTr="004B4C7C">
        <w:trPr>
          <w:trHeight w:val="110"/>
        </w:trPr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 xml:space="preserve">Labour and </w:t>
            </w: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93,1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Unemployment rate,% 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620E6B">
        <w:trPr>
          <w:trHeight w:val="181"/>
        </w:trPr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Level of the latent unemployment, %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(estimation, 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Average monthly nominal wage of one worker, tenge (preliminary estimation)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206 449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211 033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Real wage index, % (preliminary estimation)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99,7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P</w:t>
            </w: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rices</w:t>
            </w: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shd w:val="clear" w:color="auto" w:fill="FFFF00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 xml:space="preserve">    91,7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 xml:space="preserve">    94,0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B3776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102,8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100,1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6F5F42" w:rsidRPr="003B3776" w:rsidTr="004B4C7C">
        <w:trPr>
          <w:trHeight w:val="178"/>
        </w:trPr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Price index of export deliveries, %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Price index of import receipts, %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3B3776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57 444,6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5 856,7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95,1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10 603,6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1 192,7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96,1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6F5F42" w:rsidRPr="003B3776" w:rsidRDefault="006F5F42" w:rsidP="00620E6B">
            <w:pPr>
              <w:pStyle w:val="a7"/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3B3776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10 101,8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="00A95E06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034,1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23 886,5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2 449,5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6F5F42" w:rsidRPr="003B3776" w:rsidTr="004B4C7C">
        <w:trPr>
          <w:trHeight w:val="304"/>
        </w:trPr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Volume of gross agricultural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, </w:t>
            </w:r>
            <w:r w:rsidRPr="00A95E06">
              <w:rPr>
                <w:rFonts w:ascii="Calibri" w:hAnsi="Calibri" w:cs="Tahoma"/>
                <w:color w:val="000000"/>
                <w:sz w:val="14"/>
                <w:szCs w:val="14"/>
                <w:lang w:val="en-US"/>
              </w:rPr>
              <w:t>foresty and fisheries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products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(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 xml:space="preserve"> 5 925,3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530,2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51,0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4 182,8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494,4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123,8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 w:cs="Arial"/>
                <w:sz w:val="14"/>
                <w:szCs w:val="14"/>
                <w:lang w:val="kk-KZ"/>
              </w:rPr>
              <w:t>108,7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3 576,5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369,6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95,3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99,7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533,5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7"/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96,1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98,3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 xml:space="preserve">   100,7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pStyle w:val="a9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620E6B">
            <w:pPr>
              <w:ind w:left="-11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lastRenderedPageBreak/>
              <w:t xml:space="preserve">Deposits in bank system, billion tenge 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excluding non-resident account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Deposits of the population, billion tenge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excluding non-resident account</w:t>
            </w: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</w:tr>
      <w:tr w:rsidR="006F5F42" w:rsidRPr="003B3776" w:rsidTr="004B4C7C">
        <w:tc>
          <w:tcPr>
            <w:tcW w:w="1694" w:type="pct"/>
          </w:tcPr>
          <w:p w:rsidR="006F5F42" w:rsidRPr="003B3776" w:rsidRDefault="006F5F42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</w:rPr>
              <w:t>…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6F5F42" w:rsidRPr="003B3776" w:rsidTr="004B4C7C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6F5F42" w:rsidRPr="003B3776" w:rsidRDefault="006F5F42" w:rsidP="004B4C7C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3B377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5F42" w:rsidRPr="003B3776" w:rsidRDefault="006F5F42" w:rsidP="004B4C7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B3776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</w:tbl>
    <w:p w:rsidR="006F5F42" w:rsidRPr="003B3776" w:rsidRDefault="006F5F42" w:rsidP="006F5F42">
      <w:pPr>
        <w:pStyle w:val="afd"/>
        <w:ind w:left="284" w:firstLine="0"/>
        <w:rPr>
          <w:rFonts w:cs="Tahoma"/>
          <w:i/>
          <w:color w:val="000000"/>
          <w:sz w:val="14"/>
          <w:szCs w:val="14"/>
          <w:lang w:val="en-US"/>
        </w:rPr>
      </w:pPr>
      <w:r w:rsidRPr="003B3776">
        <w:rPr>
          <w:rFonts w:cs="Tahoma"/>
          <w:i/>
          <w:color w:val="000000"/>
          <w:sz w:val="14"/>
          <w:szCs w:val="14"/>
          <w:vertAlign w:val="superscript"/>
          <w:lang w:val="en-US"/>
        </w:rPr>
        <w:t xml:space="preserve">1) </w:t>
      </w:r>
      <w:r w:rsidRPr="003B3776">
        <w:rPr>
          <w:rFonts w:cs="Tahoma"/>
          <w:i/>
          <w:color w:val="000000"/>
          <w:sz w:val="14"/>
          <w:szCs w:val="14"/>
          <w:lang w:val="en-US"/>
        </w:rPr>
        <w:t>Excluding small enterprises engaged in business activity.</w:t>
      </w:r>
    </w:p>
    <w:p w:rsidR="006F5F42" w:rsidRPr="003B3776" w:rsidRDefault="006F5F42" w:rsidP="006F5F42">
      <w:pPr>
        <w:pStyle w:val="afd"/>
        <w:ind w:left="284" w:firstLine="0"/>
        <w:rPr>
          <w:i/>
          <w:color w:val="000000"/>
          <w:sz w:val="14"/>
          <w:szCs w:val="14"/>
          <w:lang w:val="en-US"/>
        </w:rPr>
      </w:pPr>
      <w:r w:rsidRPr="003B3776">
        <w:rPr>
          <w:i/>
          <w:color w:val="000000"/>
          <w:sz w:val="14"/>
          <w:szCs w:val="14"/>
          <w:vertAlign w:val="superscript"/>
          <w:lang w:val="en-US"/>
        </w:rPr>
        <w:t>2)</w:t>
      </w:r>
      <w:r w:rsidRPr="003B3776">
        <w:rPr>
          <w:i/>
          <w:color w:val="000000"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6F5F42" w:rsidRPr="003B3776" w:rsidRDefault="006F5F42" w:rsidP="006F5F42">
      <w:pPr>
        <w:pStyle w:val="afd"/>
        <w:tabs>
          <w:tab w:val="left" w:pos="7542"/>
        </w:tabs>
        <w:ind w:firstLine="0"/>
        <w:rPr>
          <w:rFonts w:cs="Arial"/>
          <w:i/>
          <w:color w:val="000000"/>
          <w:sz w:val="14"/>
          <w:szCs w:val="14"/>
          <w:lang w:val="en-US"/>
        </w:rPr>
      </w:pPr>
      <w:r w:rsidRPr="003B3776">
        <w:rPr>
          <w:rFonts w:cs="Arial"/>
          <w:i/>
          <w:color w:val="000000"/>
          <w:sz w:val="14"/>
          <w:szCs w:val="14"/>
          <w:lang w:val="en-US"/>
        </w:rPr>
        <w:t>Note:</w:t>
      </w:r>
    </w:p>
    <w:p w:rsidR="006F5F42" w:rsidRPr="003B3776" w:rsidRDefault="006F5F42" w:rsidP="006F5F42">
      <w:pPr>
        <w:pStyle w:val="afd"/>
        <w:ind w:firstLine="0"/>
        <w:rPr>
          <w:i/>
          <w:color w:val="000000"/>
          <w:sz w:val="14"/>
          <w:szCs w:val="14"/>
          <w:lang w:val="en-US"/>
        </w:rPr>
      </w:pPr>
      <w:r w:rsidRPr="003B3776">
        <w:rPr>
          <w:rFonts w:cs="Arial"/>
          <w:i/>
          <w:color w:val="000000"/>
          <w:sz w:val="14"/>
          <w:szCs w:val="14"/>
          <w:lang w:val="en-US"/>
        </w:rPr>
        <w:t>Indicators that were formed late are presented in the previous table.</w:t>
      </w:r>
    </w:p>
    <w:p w:rsidR="00B13B90" w:rsidRPr="00C65DB6" w:rsidRDefault="00B13B90" w:rsidP="009720DF">
      <w:pPr>
        <w:pStyle w:val="2"/>
        <w:keepNext w:val="0"/>
        <w:widowControl w:val="0"/>
        <w:spacing w:before="120" w:after="80"/>
        <w:jc w:val="left"/>
        <w:rPr>
          <w:rFonts w:asciiTheme="minorHAnsi" w:hAnsiTheme="minorHAnsi"/>
          <w:sz w:val="20"/>
          <w:lang w:val="en-US"/>
        </w:rPr>
      </w:pPr>
      <w:r w:rsidRPr="00C65DB6">
        <w:rPr>
          <w:rFonts w:asciiTheme="minorHAnsi" w:hAnsiTheme="minorHAnsi"/>
          <w:sz w:val="20"/>
          <w:lang w:val="en-US"/>
        </w:rPr>
        <w:t>Income of the population</w:t>
      </w:r>
    </w:p>
    <w:p w:rsidR="00C65DB6" w:rsidRPr="005A6B14" w:rsidRDefault="00C65DB6" w:rsidP="00C65DB6">
      <w:pPr>
        <w:pStyle w:val="First"/>
        <w:jc w:val="center"/>
        <w:rPr>
          <w:rFonts w:ascii="Calibri" w:hAnsi="Calibri" w:cs="Arial"/>
          <w:b/>
          <w:sz w:val="18"/>
          <w:szCs w:val="18"/>
          <w:lang w:val="kk-KZ"/>
        </w:rPr>
      </w:pPr>
      <w:r w:rsidRPr="005A6B14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>
        <w:rPr>
          <w:rFonts w:ascii="Calibri" w:hAnsi="Calibri" w:cs="Arial"/>
          <w:b/>
          <w:sz w:val="18"/>
          <w:szCs w:val="18"/>
          <w:lang w:val="kk-KZ"/>
        </w:rPr>
        <w:t>20</w:t>
      </w:r>
      <w:r w:rsidRPr="005A6B14"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C65DB6" w:rsidRPr="00D755A2" w:rsidTr="00267F70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DB6" w:rsidRPr="005A6B14" w:rsidRDefault="00C65DB6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65DB6" w:rsidRPr="005A6B14" w:rsidRDefault="00C65DB6" w:rsidP="00267F70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A6B14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C65DB6" w:rsidRPr="00D755A2" w:rsidTr="00267F70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DB6" w:rsidRPr="005A6B14" w:rsidRDefault="00C65DB6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DB6" w:rsidRPr="005A6B14" w:rsidRDefault="00C65DB6" w:rsidP="00FC1DA0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</w:rPr>
              <w:t>tenge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5DB6" w:rsidRPr="00810353" w:rsidRDefault="00C65DB6" w:rsidP="00267F70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D565AC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 w:rsidRPr="00810353">
              <w:rPr>
                <w:rFonts w:ascii="Calibri" w:hAnsi="Calibri" w:cs="Courier New"/>
                <w:sz w:val="14"/>
                <w:szCs w:val="14"/>
                <w:lang w:val="kk-KZ"/>
              </w:rPr>
              <w:t>19</w:t>
            </w:r>
          </w:p>
        </w:tc>
      </w:tr>
      <w:tr w:rsidR="00C65DB6" w:rsidRPr="005A6B14" w:rsidTr="00267F70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DB6" w:rsidRPr="005A6B14" w:rsidRDefault="00C65DB6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B6" w:rsidRPr="005A6B14" w:rsidRDefault="00C65DB6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65DB6" w:rsidRPr="00810353" w:rsidRDefault="00C65DB6" w:rsidP="00267F70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810353">
              <w:rPr>
                <w:rFonts w:ascii="Calibri" w:hAnsi="Calibr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5DB6" w:rsidRPr="00810353" w:rsidRDefault="00C65DB6" w:rsidP="00267F70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</w:rPr>
              <w:t>real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65DB6" w:rsidRPr="00810353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810353">
              <w:rPr>
                <w:rFonts w:ascii="Calibri" w:hAnsi="Calibr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 110 366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55701C">
              <w:rPr>
                <w:rFonts w:ascii="Calibri" w:hAnsi="Calibri"/>
                <w:sz w:val="14"/>
                <w:szCs w:val="14"/>
              </w:rPr>
              <w:t>1</w:t>
            </w: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55701C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55701C">
              <w:rPr>
                <w:rFonts w:ascii="Calibri" w:hAnsi="Calibri"/>
                <w:sz w:val="14"/>
                <w:szCs w:val="14"/>
              </w:rPr>
              <w:t>,</w:t>
            </w:r>
            <w:r w:rsidRPr="0055701C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55701C">
              <w:rPr>
                <w:rFonts w:ascii="Calibri" w:hAnsi="Calibri"/>
                <w:sz w:val="14"/>
                <w:szCs w:val="14"/>
              </w:rPr>
              <w:t>10</w:t>
            </w:r>
            <w:r w:rsidRPr="0055701C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55701C">
              <w:rPr>
                <w:rFonts w:ascii="Calibri" w:hAnsi="Calibri"/>
                <w:sz w:val="14"/>
                <w:szCs w:val="14"/>
              </w:rPr>
              <w:t>,</w:t>
            </w:r>
            <w:r w:rsidRPr="0055701C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10353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   110 288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11</w:t>
            </w:r>
            <w:r w:rsidRPr="0055701C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10</w:t>
            </w:r>
            <w:r w:rsidRPr="0055701C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,1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10353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 w:cs="Calibri"/>
                <w:sz w:val="14"/>
                <w:szCs w:val="14"/>
              </w:rPr>
              <w:t xml:space="preserve">110 </w:t>
            </w:r>
            <w:r w:rsidRPr="0055701C">
              <w:rPr>
                <w:rFonts w:ascii="Calibri" w:hAnsi="Calibri" w:cs="Calibri"/>
                <w:sz w:val="14"/>
                <w:szCs w:val="14"/>
                <w:lang w:val="kk-KZ"/>
              </w:rPr>
              <w:t>382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11</w:t>
            </w:r>
            <w:r w:rsidRPr="0055701C">
              <w:rPr>
                <w:rFonts w:ascii="Calibri" w:hAnsi="Calibri"/>
                <w:bCs/>
                <w:sz w:val="14"/>
                <w:szCs w:val="14"/>
                <w:lang w:val="en-US"/>
              </w:rPr>
              <w:t>3</w:t>
            </w: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,8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10353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</w:t>
            </w:r>
            <w:r w:rsidRPr="0055701C">
              <w:rPr>
                <w:rFonts w:ascii="Calibri" w:hAnsi="Calibri"/>
                <w:bCs/>
                <w:sz w:val="14"/>
                <w:szCs w:val="14"/>
                <w:lang w:val="en-US"/>
              </w:rPr>
              <w:t>1</w:t>
            </w: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1 482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107,4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10353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111</w:t>
            </w:r>
            <w:r w:rsidRPr="0055701C">
              <w:rPr>
                <w:rFonts w:ascii="Calibri" w:hAnsi="Calibri"/>
                <w:bCs/>
                <w:sz w:val="14"/>
                <w:szCs w:val="14"/>
                <w:lang w:val="en-US"/>
              </w:rPr>
              <w:t xml:space="preserve"> </w:t>
            </w: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344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en-US"/>
              </w:rPr>
              <w:t>10</w:t>
            </w: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7,4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10353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</w:rPr>
              <w:t>1</w:t>
            </w: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10</w:t>
            </w:r>
            <w:r w:rsidRPr="0055701C">
              <w:rPr>
                <w:rFonts w:ascii="Calibri" w:hAnsi="Calibri"/>
                <w:bCs/>
                <w:sz w:val="14"/>
                <w:szCs w:val="14"/>
              </w:rPr>
              <w:t xml:space="preserve"> </w:t>
            </w: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296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</w:rPr>
              <w:t>10</w:t>
            </w: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6</w:t>
            </w:r>
            <w:r w:rsidRPr="0055701C">
              <w:rPr>
                <w:rFonts w:ascii="Calibri" w:hAnsi="Calibri"/>
                <w:bCs/>
                <w:sz w:val="14"/>
                <w:szCs w:val="14"/>
              </w:rPr>
              <w:t>,</w:t>
            </w: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sz w:val="14"/>
                <w:szCs w:val="14"/>
              </w:rPr>
              <w:t>9</w:t>
            </w: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55701C">
              <w:rPr>
                <w:rFonts w:ascii="Calibri" w:hAnsi="Calibri"/>
                <w:sz w:val="14"/>
                <w:szCs w:val="14"/>
              </w:rPr>
              <w:t>,</w:t>
            </w: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4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10353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109 484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103,9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10353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109 660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bCs/>
                <w:sz w:val="14"/>
                <w:szCs w:val="14"/>
                <w:lang w:val="kk-KZ"/>
              </w:rPr>
              <w:t>104,3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55701C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55701C">
              <w:rPr>
                <w:rFonts w:ascii="Calibri" w:hAnsi="Calibri"/>
                <w:sz w:val="14"/>
                <w:szCs w:val="14"/>
                <w:lang w:val="kk-KZ"/>
              </w:rPr>
              <w:t>97,5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4835CE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>
              <w:rPr>
                <w:rFonts w:ascii="Calibri" w:hAnsi="Calibri" w:cs="Courier New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F7B04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62C11">
              <w:rPr>
                <w:rFonts w:ascii="Calibri" w:hAnsi="Calibri"/>
                <w:bCs/>
                <w:sz w:val="14"/>
                <w:szCs w:val="14"/>
                <w:lang w:val="kk-KZ"/>
              </w:rPr>
              <w:t>109 981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F7B04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104,7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8F7B04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7774CC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>
              <w:rPr>
                <w:rFonts w:ascii="Calibri" w:hAnsi="Calibri" w:cs="Courier New"/>
                <w:sz w:val="14"/>
                <w:szCs w:val="14"/>
                <w:lang w:val="en-US"/>
              </w:rPr>
              <w:t>October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Pr="00762C11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109 177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98,2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6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91,7</w:t>
            </w:r>
          </w:p>
        </w:tc>
      </w:tr>
      <w:tr w:rsidR="00C65DB6" w:rsidRPr="005A6B14" w:rsidTr="00267F7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DB6" w:rsidRPr="00810353" w:rsidRDefault="00C65DB6" w:rsidP="00267F70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810353">
              <w:rPr>
                <w:rFonts w:ascii="Calibri" w:hAnsi="Calibri" w:cs="Courier New"/>
                <w:sz w:val="14"/>
                <w:szCs w:val="14"/>
              </w:rPr>
              <w:t>anuary-</w:t>
            </w: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 w:cs="Courier New"/>
                <w:sz w:val="14"/>
                <w:szCs w:val="14"/>
                <w:lang w:val="en-US"/>
              </w:rPr>
              <w:t>October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DB6" w:rsidRPr="008F7B04" w:rsidRDefault="00C65DB6" w:rsidP="00267F7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62C11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       </w:t>
            </w: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1 102 460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DB6" w:rsidRPr="008F7B04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DB6" w:rsidRPr="0070232A" w:rsidRDefault="00C65DB6" w:rsidP="00267F7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</w:tbl>
    <w:p w:rsidR="00C65DB6" w:rsidRPr="005A6B14" w:rsidRDefault="00C65DB6" w:rsidP="00087488">
      <w:pPr>
        <w:pStyle w:val="a4"/>
        <w:spacing w:before="0"/>
        <w:ind w:left="284"/>
        <w:jc w:val="both"/>
        <w:rPr>
          <w:rFonts w:ascii="Calibri" w:hAnsi="Calibri"/>
          <w:sz w:val="14"/>
          <w:szCs w:val="14"/>
          <w:lang w:val="kk-KZ"/>
        </w:rPr>
      </w:pPr>
      <w:r w:rsidRPr="005A6B14">
        <w:rPr>
          <w:rFonts w:ascii="Calibri" w:hAnsi="Calibri" w:cs="Arial"/>
          <w:sz w:val="14"/>
          <w:szCs w:val="14"/>
          <w:lang w:val="en-US"/>
        </w:rPr>
        <w:t xml:space="preserve">* </w:t>
      </w:r>
      <w:r w:rsidRPr="00D565AC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C65DB6" w:rsidRPr="00D565AC" w:rsidRDefault="00C65DB6" w:rsidP="00087488">
      <w:pPr>
        <w:autoSpaceDE w:val="0"/>
        <w:autoSpaceDN w:val="0"/>
        <w:adjustRightInd w:val="0"/>
        <w:ind w:firstLine="284"/>
        <w:rPr>
          <w:rFonts w:ascii="Calibri" w:hAnsi="Calibri"/>
          <w:i/>
          <w:sz w:val="14"/>
          <w:szCs w:val="14"/>
          <w:lang w:val="en-US"/>
        </w:rPr>
      </w:pPr>
      <w:r w:rsidRPr="00D565AC">
        <w:rPr>
          <w:rFonts w:ascii="Calibri" w:hAnsi="Calibri"/>
          <w:i/>
          <w:sz w:val="14"/>
          <w:szCs w:val="14"/>
          <w:lang w:val="en-US"/>
        </w:rPr>
        <w:t xml:space="preserve"> The data will be recalculated due to refinement of data resources (publication date </w:t>
      </w:r>
      <w:r>
        <w:rPr>
          <w:rFonts w:ascii="Calibri" w:hAnsi="Calibri"/>
          <w:i/>
          <w:sz w:val="14"/>
          <w:szCs w:val="14"/>
          <w:lang w:val="kk-KZ"/>
        </w:rPr>
        <w:t>28</w:t>
      </w:r>
      <w:r w:rsidRPr="00D565AC">
        <w:rPr>
          <w:rFonts w:ascii="Calibri" w:hAnsi="Calibri"/>
          <w:i/>
          <w:sz w:val="14"/>
          <w:szCs w:val="14"/>
          <w:lang w:val="en-US"/>
        </w:rPr>
        <w:t>.</w:t>
      </w:r>
      <w:r>
        <w:rPr>
          <w:rFonts w:ascii="Calibri" w:hAnsi="Calibri"/>
          <w:i/>
          <w:sz w:val="14"/>
          <w:szCs w:val="14"/>
          <w:lang w:val="kk-KZ"/>
        </w:rPr>
        <w:t>12</w:t>
      </w:r>
      <w:r w:rsidRPr="00D565AC">
        <w:rPr>
          <w:rFonts w:ascii="Calibri" w:hAnsi="Calibri"/>
          <w:i/>
          <w:sz w:val="14"/>
          <w:szCs w:val="14"/>
          <w:lang w:val="en-US"/>
        </w:rPr>
        <w:t>.20</w:t>
      </w:r>
      <w:r>
        <w:rPr>
          <w:rFonts w:ascii="Calibri" w:hAnsi="Calibri"/>
          <w:i/>
          <w:sz w:val="14"/>
          <w:szCs w:val="14"/>
          <w:lang w:val="kk-KZ"/>
        </w:rPr>
        <w:t>20</w:t>
      </w:r>
      <w:r w:rsidRPr="00D565AC">
        <w:rPr>
          <w:rFonts w:ascii="Calibri" w:hAnsi="Calibri"/>
          <w:i/>
          <w:sz w:val="14"/>
          <w:szCs w:val="14"/>
          <w:lang w:val="en-US"/>
        </w:rPr>
        <w:t>).</w:t>
      </w:r>
    </w:p>
    <w:p w:rsidR="007D7689" w:rsidRPr="00D565AC" w:rsidRDefault="00E67333" w:rsidP="00DF6954">
      <w:pPr>
        <w:pStyle w:val="21"/>
        <w:keepNext w:val="0"/>
        <w:widowControl w:val="0"/>
        <w:spacing w:before="120" w:after="0"/>
        <w:rPr>
          <w:rFonts w:asciiTheme="minorHAnsi" w:hAnsiTheme="minorHAnsi" w:cs="Calibri"/>
          <w:sz w:val="20"/>
          <w:lang w:val="en-US"/>
        </w:rPr>
      </w:pPr>
      <w:r w:rsidRPr="00D565AC">
        <w:rPr>
          <w:rFonts w:asciiTheme="minorHAnsi" w:hAnsiTheme="minorHAnsi" w:cs="Calibri"/>
          <w:sz w:val="20"/>
          <w:lang w:val="en-US"/>
        </w:rPr>
        <w:t>Labor and e</w:t>
      </w:r>
      <w:r w:rsidR="007D7689" w:rsidRPr="00D565AC">
        <w:rPr>
          <w:rFonts w:asciiTheme="minorHAnsi" w:hAnsiTheme="minorHAnsi" w:cs="Calibri"/>
          <w:sz w:val="20"/>
          <w:lang w:val="en-US"/>
        </w:rPr>
        <w:t>mployment statistics</w:t>
      </w:r>
    </w:p>
    <w:p w:rsidR="00D565AC" w:rsidRPr="009E1DED" w:rsidRDefault="00D565AC" w:rsidP="00D565AC">
      <w:pPr>
        <w:pStyle w:val="a0"/>
        <w:spacing w:line="480" w:lineRule="auto"/>
        <w:jc w:val="center"/>
        <w:rPr>
          <w:rFonts w:ascii="Calibri" w:hAnsi="Calibri"/>
          <w:b/>
          <w:color w:val="000000"/>
          <w:sz w:val="18"/>
          <w:lang w:val="en-US"/>
        </w:rPr>
      </w:pPr>
      <w:r>
        <w:rPr>
          <w:rFonts w:ascii="Calibri" w:hAnsi="Calibri"/>
          <w:b/>
          <w:color w:val="000000"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D565AC" w:rsidRPr="009E1DED" w:rsidTr="00267F70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Labour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</w:t>
            </w:r>
          </w:p>
        </w:tc>
      </w:tr>
      <w:tr w:rsidR="00D565AC" w:rsidRPr="009E1DED" w:rsidTr="00267F70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unemployed</w:t>
            </w:r>
          </w:p>
        </w:tc>
      </w:tr>
      <w:tr w:rsidR="00D565AC" w:rsidRPr="009E1DED" w:rsidTr="00267F70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65AC" w:rsidRPr="009E1DED" w:rsidRDefault="00D565A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unemployment rate,</w:t>
            </w:r>
            <w:r w:rsidRPr="009E1DE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%</w:t>
            </w:r>
          </w:p>
        </w:tc>
      </w:tr>
      <w:tr w:rsidR="00D565AC" w:rsidRPr="009E1DED" w:rsidTr="00267F70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565AC" w:rsidRPr="009E1DED" w:rsidRDefault="00D565AC" w:rsidP="00267F70">
            <w:pPr>
              <w:pStyle w:val="a9"/>
              <w:jc w:val="center"/>
              <w:rPr>
                <w:rFonts w:ascii="Calibri" w:hAnsi="Calibri"/>
                <w:b/>
                <w:color w:val="000000"/>
                <w:sz w:val="14"/>
                <w:szCs w:val="14"/>
                <w:lang w:val="en-US"/>
              </w:rPr>
            </w:pPr>
            <w:r w:rsidRPr="009E1DED">
              <w:rPr>
                <w:rFonts w:ascii="Calibri" w:hAnsi="Calibri"/>
                <w:b/>
                <w:color w:val="000000"/>
                <w:sz w:val="14"/>
                <w:szCs w:val="14"/>
                <w:lang w:val="en-US"/>
              </w:rPr>
              <w:t>201</w:t>
            </w:r>
            <w:r w:rsidRPr="009E1DED">
              <w:rPr>
                <w:rFonts w:ascii="Calibri" w:hAnsi="Calibri"/>
                <w:b/>
                <w:sz w:val="14"/>
                <w:szCs w:val="14"/>
              </w:rPr>
              <w:t>9</w:t>
            </w:r>
          </w:p>
        </w:tc>
      </w:tr>
      <w:tr w:rsidR="00D565AC" w:rsidRPr="009E1DED" w:rsidTr="00267F70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8</w:t>
            </w: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E1DED">
              <w:rPr>
                <w:rFonts w:ascii="Calibri" w:hAnsi="Calibri" w:cs="Calibri"/>
                <w:sz w:val="14"/>
                <w:szCs w:val="14"/>
              </w:rPr>
              <w:t>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565AC" w:rsidRPr="009E1DED" w:rsidTr="00267F70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8</w:t>
            </w: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E1DED">
              <w:rPr>
                <w:rFonts w:ascii="Calibri" w:hAnsi="Calibri" w:cs="Calibri"/>
                <w:sz w:val="14"/>
                <w:szCs w:val="14"/>
              </w:rPr>
              <w:t>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565AC" w:rsidRPr="009E1DED" w:rsidTr="00267F70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8</w:t>
            </w: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E1DED">
              <w:rPr>
                <w:rFonts w:ascii="Calibri" w:hAnsi="Calibri" w:cs="Calibri"/>
                <w:sz w:val="14"/>
                <w:szCs w:val="14"/>
              </w:rPr>
              <w:t>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565AC" w:rsidRPr="009E1DED" w:rsidTr="00267F70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8</w:t>
            </w: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E1DED">
              <w:rPr>
                <w:rFonts w:ascii="Calibri" w:hAnsi="Calibri" w:cs="Calibri"/>
                <w:sz w:val="14"/>
                <w:szCs w:val="14"/>
              </w:rPr>
              <w:t>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E1DED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565AC" w:rsidRPr="009E1DED" w:rsidTr="00267F70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9E1DED">
              <w:rPr>
                <w:rFonts w:ascii="Calibri" w:hAnsi="Calibri"/>
                <w:sz w:val="14"/>
                <w:szCs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5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8</w:t>
            </w:r>
            <w:r w:rsidRPr="009E1DE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4,8</w:t>
            </w:r>
          </w:p>
        </w:tc>
      </w:tr>
      <w:tr w:rsidR="00D565AC" w:rsidRPr="009E1DED" w:rsidTr="00267F70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565AC" w:rsidRPr="009E1DED" w:rsidRDefault="00D565AC" w:rsidP="00267F70">
            <w:pPr>
              <w:pStyle w:val="a9"/>
              <w:jc w:val="center"/>
              <w:rPr>
                <w:rFonts w:ascii="Calibri" w:hAnsi="Calibri"/>
                <w:b/>
                <w:sz w:val="14"/>
                <w:szCs w:val="14"/>
                <w:lang w:val="en-US"/>
              </w:rPr>
            </w:pPr>
            <w:r w:rsidRPr="009E1DED">
              <w:rPr>
                <w:rFonts w:ascii="Calibri" w:hAnsi="Calibri"/>
                <w:b/>
                <w:sz w:val="14"/>
                <w:szCs w:val="14"/>
              </w:rPr>
              <w:t>2020</w:t>
            </w:r>
          </w:p>
        </w:tc>
      </w:tr>
      <w:tr w:rsidR="00D565AC" w:rsidRPr="009E1DED" w:rsidTr="00267F70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565AC" w:rsidRPr="009E1DED" w:rsidTr="00267F70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3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3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3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8</w:t>
            </w:r>
            <w:r w:rsidRPr="009E1DED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3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3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3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34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4,8</w:t>
            </w:r>
          </w:p>
        </w:tc>
      </w:tr>
      <w:tr w:rsidR="00D565AC" w:rsidRPr="009E1DED" w:rsidTr="00267F70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65AC" w:rsidRPr="009E1DED" w:rsidRDefault="00D565AC" w:rsidP="00087488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E1DED">
              <w:rPr>
                <w:rFonts w:ascii="Calibri" w:hAnsi="Calibri"/>
                <w:color w:val="000000"/>
                <w:sz w:val="14"/>
                <w:szCs w:val="14"/>
              </w:rPr>
              <w:t>5,0</w:t>
            </w:r>
          </w:p>
        </w:tc>
      </w:tr>
      <w:tr w:rsidR="00D565AC" w:rsidRPr="009E1DED" w:rsidTr="00267F70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5AC" w:rsidRPr="009E1DED" w:rsidRDefault="00D565AC" w:rsidP="00267F70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9E1DED">
              <w:rPr>
                <w:rFonts w:ascii="Calibri" w:hAnsi="Calibri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5AC" w:rsidRPr="009E1DED" w:rsidRDefault="00D565AC" w:rsidP="00087488">
            <w:pPr>
              <w:pStyle w:val="a9"/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5AC" w:rsidRPr="009E1DED" w:rsidRDefault="00D565AC" w:rsidP="00087488">
            <w:pPr>
              <w:pStyle w:val="a9"/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5AC" w:rsidRPr="009E1DED" w:rsidRDefault="00D565AC" w:rsidP="00087488">
            <w:pPr>
              <w:pStyle w:val="a9"/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5AC" w:rsidRPr="009E1DED" w:rsidRDefault="00D565AC" w:rsidP="00087488">
            <w:pPr>
              <w:pStyle w:val="a9"/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5AC" w:rsidRPr="009E1DED" w:rsidRDefault="00D565AC" w:rsidP="00087488">
            <w:pPr>
              <w:pStyle w:val="a9"/>
              <w:ind w:left="-283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454,</w:t>
            </w:r>
            <w:r w:rsidRPr="009E1DED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5AC" w:rsidRPr="009E1DED" w:rsidRDefault="00D565AC" w:rsidP="00087488">
            <w:pPr>
              <w:pStyle w:val="a9"/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65AC" w:rsidRPr="009E1DED" w:rsidRDefault="00D565AC" w:rsidP="00087488">
            <w:pPr>
              <w:pStyle w:val="a9"/>
              <w:ind w:left="-283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E1DED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</w:tbl>
    <w:p w:rsidR="00367C81" w:rsidRPr="00415192" w:rsidRDefault="00367C81" w:rsidP="00087488">
      <w:pPr>
        <w:pStyle w:val="ac"/>
        <w:spacing w:before="120"/>
        <w:rPr>
          <w:rFonts w:asciiTheme="minorHAnsi" w:hAnsiTheme="minorHAnsi"/>
          <w:sz w:val="18"/>
          <w:lang w:val="en-GB"/>
        </w:rPr>
      </w:pPr>
      <w:r w:rsidRPr="00415192">
        <w:rPr>
          <w:rFonts w:asciiTheme="minorHAnsi" w:hAnsiTheme="minorHAnsi"/>
          <w:sz w:val="18"/>
          <w:lang w:val="en-GB"/>
        </w:rPr>
        <w:t xml:space="preserve">Number of employees in III quarter </w:t>
      </w:r>
      <w:proofErr w:type="gramStart"/>
      <w:r w:rsidRPr="00415192">
        <w:rPr>
          <w:rFonts w:asciiTheme="minorHAnsi" w:hAnsiTheme="minorHAnsi"/>
          <w:sz w:val="18"/>
          <w:lang w:val="en-GB"/>
        </w:rPr>
        <w:t>of  20</w:t>
      </w:r>
      <w:r w:rsidRPr="00415192">
        <w:rPr>
          <w:rFonts w:asciiTheme="minorHAnsi" w:hAnsiTheme="minorHAnsi"/>
          <w:sz w:val="18"/>
          <w:lang w:val="kk-KZ"/>
        </w:rPr>
        <w:t>20</w:t>
      </w:r>
      <w:proofErr w:type="gramEnd"/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78"/>
        <w:gridCol w:w="1276"/>
        <w:gridCol w:w="1843"/>
        <w:gridCol w:w="2268"/>
      </w:tblGrid>
      <w:tr w:rsidR="00A115E3" w:rsidRPr="00415192" w:rsidTr="00A115E3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415192" w:rsidRDefault="00367C81" w:rsidP="004F036B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C81" w:rsidRPr="00415192" w:rsidRDefault="00367C81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 xml:space="preserve">As % to </w:t>
            </w:r>
          </w:p>
        </w:tc>
      </w:tr>
      <w:tr w:rsidR="00A115E3" w:rsidRPr="00D755A2" w:rsidTr="00A115E3">
        <w:trPr>
          <w:cantSplit/>
          <w:trHeight w:val="653"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415192" w:rsidRDefault="00367C81" w:rsidP="004F036B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415192" w:rsidRDefault="00367C81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 xml:space="preserve">the </w:t>
            </w:r>
            <w:r w:rsidRPr="00415192">
              <w:rPr>
                <w:rFonts w:asciiTheme="minorHAnsi" w:hAnsiTheme="minorHAnsi"/>
                <w:sz w:val="14"/>
                <w:lang w:val="en-US"/>
              </w:rPr>
              <w:t>to</w:t>
            </w:r>
          </w:p>
          <w:p w:rsidR="00367C81" w:rsidRPr="00415192" w:rsidRDefault="00367C81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 xml:space="preserve">previous </w:t>
            </w:r>
            <w:r w:rsidRPr="00415192">
              <w:rPr>
                <w:rFonts w:asciiTheme="minorHAnsi" w:hAnsiTheme="minorHAnsi"/>
                <w:sz w:val="14"/>
                <w:lang w:val="en-GB"/>
              </w:rPr>
              <w:t>quarter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the correspondding quarter of the previous year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tcBorders>
              <w:top w:val="single" w:sz="4" w:space="0" w:color="auto"/>
            </w:tcBorders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Number of employees</w:t>
            </w:r>
            <w:r w:rsidRPr="00415192">
              <w:rPr>
                <w:rFonts w:asciiTheme="minorHAnsi" w:hAnsiTheme="minorHAnsi"/>
                <w:b/>
                <w:sz w:val="14"/>
                <w:lang w:val="en-GB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6 652,8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2 785,2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98,7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lastRenderedPageBreak/>
              <w:t>Agriculture, forestry and fishery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73,7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104,0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628,5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190,9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96,9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294,2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98,4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41,8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159,0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87,9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167,0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Transport and warehousing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224,6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95,6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40,2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95,2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91,5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59,3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107,2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75,2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96,8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15,8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96,0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68,2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93,2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94,6</w:t>
            </w:r>
          </w:p>
        </w:tc>
      </w:tr>
      <w:tr w:rsidR="00A115E3" w:rsidRPr="00415192" w:rsidTr="00A115E3">
        <w:trPr>
          <w:cantSplit/>
          <w:trHeight w:val="80"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232,7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98,0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Education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481,3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Health care and social services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390,4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47,4</w:t>
            </w:r>
          </w:p>
        </w:tc>
        <w:tc>
          <w:tcPr>
            <w:tcW w:w="1843" w:type="dxa"/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  <w:tc>
          <w:tcPr>
            <w:tcW w:w="2268" w:type="dxa"/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tcBorders>
              <w:bottom w:val="single" w:sz="4" w:space="0" w:color="auto"/>
            </w:tcBorders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</w:rPr>
              <w:t>Other</w:t>
            </w:r>
            <w:r w:rsidRPr="00415192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415192">
              <w:rPr>
                <w:rFonts w:asciiTheme="minorHAnsi" w:hAnsiTheme="minorHAnsi"/>
                <w:sz w:val="14"/>
              </w:rPr>
              <w:t>services</w:t>
            </w:r>
            <w:r w:rsidRPr="00415192">
              <w:rPr>
                <w:rFonts w:asciiTheme="minorHAnsi" w:hAnsiTheme="minorHAnsi"/>
                <w:sz w:val="14"/>
                <w:lang w:val="en-US"/>
              </w:rPr>
              <w:t xml:space="preserve"> provision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7,3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119,5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67C81" w:rsidRPr="00415192" w:rsidRDefault="00367C81" w:rsidP="004F036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120,1</w:t>
            </w:r>
          </w:p>
        </w:tc>
      </w:tr>
    </w:tbl>
    <w:p w:rsidR="00367C81" w:rsidRPr="00415192" w:rsidRDefault="00367C81" w:rsidP="00367C81">
      <w:pPr>
        <w:pStyle w:val="a4"/>
        <w:spacing w:before="0"/>
        <w:ind w:left="284"/>
        <w:rPr>
          <w:rFonts w:asciiTheme="minorHAnsi" w:hAnsiTheme="minorHAnsi"/>
          <w:sz w:val="14"/>
          <w:lang w:val="en-US"/>
        </w:rPr>
      </w:pPr>
      <w:r w:rsidRPr="00415192">
        <w:rPr>
          <w:rFonts w:asciiTheme="minorHAnsi" w:hAnsiTheme="minorHAnsi"/>
          <w:sz w:val="14"/>
          <w:vertAlign w:val="superscript"/>
        </w:rPr>
        <w:t>*</w:t>
      </w:r>
      <w:r w:rsidRPr="00415192">
        <w:rPr>
          <w:rFonts w:asciiTheme="minorHAnsi" w:hAnsiTheme="minorHAnsi"/>
          <w:sz w:val="14"/>
          <w:lang w:val="en-US"/>
        </w:rPr>
        <w:t xml:space="preserve"> </w:t>
      </w:r>
      <w:r w:rsidRPr="00415192">
        <w:rPr>
          <w:rFonts w:asciiTheme="minorHAnsi" w:hAnsiTheme="minorHAnsi"/>
          <w:sz w:val="14"/>
          <w:lang w:val="en-GB"/>
        </w:rPr>
        <w:t>Calculated data.</w:t>
      </w:r>
    </w:p>
    <w:p w:rsidR="00367C81" w:rsidRPr="00415192" w:rsidRDefault="00367C81" w:rsidP="00087488">
      <w:pPr>
        <w:pStyle w:val="ac"/>
        <w:spacing w:before="120" w:after="0" w:line="360" w:lineRule="auto"/>
        <w:rPr>
          <w:rFonts w:asciiTheme="minorHAnsi" w:hAnsiTheme="minorHAnsi"/>
          <w:sz w:val="18"/>
          <w:szCs w:val="18"/>
          <w:lang w:val="en-US"/>
        </w:rPr>
      </w:pPr>
      <w:r w:rsidRPr="00415192">
        <w:rPr>
          <w:rFonts w:asciiTheme="minorHAnsi" w:hAnsiTheme="minorHAnsi"/>
          <w:sz w:val="18"/>
          <w:szCs w:val="18"/>
          <w:lang w:val="en-GB"/>
        </w:rPr>
        <w:t xml:space="preserve">Average monthly wage per employee by economic activities in III quarter </w:t>
      </w:r>
      <w:proofErr w:type="gramStart"/>
      <w:r w:rsidRPr="00415192">
        <w:rPr>
          <w:rFonts w:asciiTheme="minorHAnsi" w:hAnsiTheme="minorHAnsi"/>
          <w:sz w:val="18"/>
          <w:szCs w:val="18"/>
          <w:lang w:val="en-GB"/>
        </w:rPr>
        <w:t>of  20</w:t>
      </w:r>
      <w:r w:rsidRPr="00415192">
        <w:rPr>
          <w:rFonts w:asciiTheme="minorHAnsi" w:hAnsiTheme="minorHAnsi"/>
          <w:sz w:val="18"/>
          <w:szCs w:val="18"/>
          <w:lang w:val="en-US"/>
        </w:rPr>
        <w:t>20</w:t>
      </w:r>
      <w:proofErr w:type="gramEnd"/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78"/>
        <w:gridCol w:w="1276"/>
        <w:gridCol w:w="1027"/>
        <w:gridCol w:w="1028"/>
        <w:gridCol w:w="1028"/>
        <w:gridCol w:w="1028"/>
      </w:tblGrid>
      <w:tr w:rsidR="00A115E3" w:rsidRPr="00415192" w:rsidTr="00A115E3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415192" w:rsidRDefault="00367C81" w:rsidP="004F036B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Real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415192" w:rsidRDefault="00367C81" w:rsidP="004F036B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as % to</w:t>
            </w:r>
          </w:p>
        </w:tc>
      </w:tr>
      <w:tr w:rsidR="00A115E3" w:rsidRPr="00D755A2" w:rsidTr="00A115E3">
        <w:trPr>
          <w:cantSplit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415192" w:rsidRDefault="00367C81" w:rsidP="004F036B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A115E3" w:rsidRPr="00415192" w:rsidTr="00A115E3">
        <w:trPr>
          <w:cantSplit/>
          <w:trHeight w:val="173"/>
        </w:trPr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All economic activities*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204 330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96,4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95,5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142 589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112,0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111,5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111,0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282 742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448 483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107,3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231 880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110,9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178 572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108,5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132 041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107,3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237 223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92,0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94,5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86,0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187 056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108,8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249 919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107,0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174 720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89,5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111,0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88,7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276 074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110,9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381 041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78,6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73,5</w:t>
            </w:r>
          </w:p>
        </w:tc>
      </w:tr>
      <w:tr w:rsidR="00A115E3" w:rsidRPr="00415192" w:rsidTr="00A115E3">
        <w:trPr>
          <w:cantSplit/>
          <w:trHeight w:val="148"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177 173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314 777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94,2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95,6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88,0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186 719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85,2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83,8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84,4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78,3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178 544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109,6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147 083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79,8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120,5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79,1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112,6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182 104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131,2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122,6</w:t>
            </w:r>
          </w:p>
        </w:tc>
      </w:tr>
      <w:tr w:rsidR="00A115E3" w:rsidRPr="00415192" w:rsidTr="00A115E3">
        <w:trPr>
          <w:cantSplit/>
          <w:trHeight w:val="155"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154 381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94,3</w:t>
            </w:r>
          </w:p>
        </w:tc>
      </w:tr>
      <w:tr w:rsidR="00A115E3" w:rsidRPr="00415192" w:rsidTr="00A115E3">
        <w:trPr>
          <w:cantSplit/>
          <w:trHeight w:val="204"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222 596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</w:tr>
      <w:tr w:rsidR="00A115E3" w:rsidRPr="00D755A2" w:rsidTr="00A115E3">
        <w:trPr>
          <w:cantSplit/>
        </w:trPr>
        <w:tc>
          <w:tcPr>
            <w:tcW w:w="10065" w:type="dxa"/>
            <w:gridSpan w:val="6"/>
            <w:vAlign w:val="center"/>
          </w:tcPr>
          <w:p w:rsidR="00367C81" w:rsidRPr="00415192" w:rsidRDefault="00367C81" w:rsidP="004F036B">
            <w:pPr>
              <w:pStyle w:val="af0"/>
              <w:jc w:val="center"/>
              <w:rPr>
                <w:rFonts w:asciiTheme="minorHAnsi" w:hAnsiTheme="minorHAnsi"/>
                <w:b/>
                <w:color w:val="auto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b/>
                <w:color w:val="auto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vAlign w:val="bottom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All economic activities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224 931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97,4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142 583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111,1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283 407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448 995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107,1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232 399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111,0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177 836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108,7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132 176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237 344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95,2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91,4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94,4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85,4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190 178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109,0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249 794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104,7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174 680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89,4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88,6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281 237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108,6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379 457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95,3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72,7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94,4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67,9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188 698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106,9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107,7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321 916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94,8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91,1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94,0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85,1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200 222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84,5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83,7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83,7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78,2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186 962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109,5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177 057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77,7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122,5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77,0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114,5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190 675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133,9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125,1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169 906</w:t>
            </w:r>
          </w:p>
        </w:tc>
        <w:tc>
          <w:tcPr>
            <w:tcW w:w="1027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109,4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  <w:tc>
          <w:tcPr>
            <w:tcW w:w="1028" w:type="dxa"/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90,2</w:t>
            </w:r>
          </w:p>
        </w:tc>
      </w:tr>
      <w:tr w:rsidR="00A115E3" w:rsidRPr="00415192" w:rsidTr="00A115E3">
        <w:trPr>
          <w:cantSplit/>
        </w:trPr>
        <w:tc>
          <w:tcPr>
            <w:tcW w:w="4678" w:type="dxa"/>
            <w:tcBorders>
              <w:bottom w:val="single" w:sz="4" w:space="0" w:color="auto"/>
            </w:tcBorders>
          </w:tcPr>
          <w:p w:rsidR="00367C81" w:rsidRPr="00415192" w:rsidRDefault="00367C81" w:rsidP="004F036B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223 276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110,2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109,2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67C81" w:rsidRPr="00415192" w:rsidRDefault="00367C81" w:rsidP="004F036B">
            <w:pPr>
              <w:pStyle w:val="a9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15192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</w:tr>
    </w:tbl>
    <w:p w:rsidR="00367C81" w:rsidRPr="00415192" w:rsidRDefault="00367C81" w:rsidP="00367C81">
      <w:pPr>
        <w:pStyle w:val="a4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415192">
        <w:rPr>
          <w:rFonts w:asciiTheme="minorHAnsi" w:hAnsiTheme="minorHAnsi"/>
          <w:sz w:val="14"/>
          <w:szCs w:val="14"/>
          <w:lang w:val="en-US"/>
        </w:rPr>
        <w:t>*Excluding small enterprises engaged in business activity.</w:t>
      </w:r>
    </w:p>
    <w:p w:rsidR="004E1446" w:rsidRPr="007D07FD" w:rsidRDefault="00E70078" w:rsidP="00965B7B">
      <w:pPr>
        <w:pStyle w:val="ac"/>
        <w:pageBreakBefore/>
        <w:widowControl w:val="0"/>
        <w:spacing w:before="120" w:after="0"/>
        <w:jc w:val="left"/>
        <w:rPr>
          <w:rFonts w:asciiTheme="minorHAnsi" w:hAnsiTheme="minorHAnsi" w:cs="Calibri"/>
          <w:sz w:val="20"/>
          <w:lang w:val="en-GB"/>
        </w:rPr>
      </w:pPr>
      <w:r w:rsidRPr="007D07FD">
        <w:rPr>
          <w:rFonts w:asciiTheme="minorHAnsi" w:hAnsiTheme="minorHAnsi" w:cs="Calibri"/>
          <w:sz w:val="20"/>
          <w:lang w:val="en-GB"/>
        </w:rPr>
        <w:lastRenderedPageBreak/>
        <w:t>Prices statistics</w:t>
      </w:r>
    </w:p>
    <w:p w:rsidR="00717062" w:rsidRPr="007D07FD" w:rsidRDefault="00717062" w:rsidP="004F036B">
      <w:pPr>
        <w:pStyle w:val="ac"/>
        <w:spacing w:before="0"/>
        <w:rPr>
          <w:rFonts w:asciiTheme="minorHAnsi" w:hAnsiTheme="minorHAnsi" w:cs="Arial"/>
          <w:sz w:val="18"/>
          <w:szCs w:val="18"/>
          <w:lang w:val="en-GB"/>
        </w:rPr>
      </w:pPr>
      <w:r w:rsidRPr="007D07FD">
        <w:rPr>
          <w:rFonts w:asciiTheme="minorHAnsi" w:hAnsiTheme="minorHAnsi" w:cs="Arial"/>
          <w:sz w:val="18"/>
          <w:szCs w:val="18"/>
          <w:lang w:val="en-GB"/>
        </w:rPr>
        <w:t>Price indices by sector of economy</w:t>
      </w:r>
    </w:p>
    <w:p w:rsidR="007D07FD" w:rsidRPr="00D57CEF" w:rsidRDefault="007D07FD" w:rsidP="00AA66A3">
      <w:pPr>
        <w:pStyle w:val="a6"/>
        <w:ind w:right="-143"/>
        <w:rPr>
          <w:rFonts w:asciiTheme="minorHAnsi" w:hAnsiTheme="minorHAnsi" w:cs="Arial"/>
          <w:color w:val="000000"/>
          <w:sz w:val="14"/>
          <w:szCs w:val="14"/>
          <w:lang w:val="en-US"/>
        </w:rPr>
      </w:pPr>
      <w:proofErr w:type="gramStart"/>
      <w:r w:rsidRPr="00D57CEF">
        <w:rPr>
          <w:rFonts w:asciiTheme="minorHAnsi" w:hAnsiTheme="minorHAnsi" w:cs="Arial"/>
          <w:color w:val="000000"/>
          <w:sz w:val="14"/>
          <w:szCs w:val="14"/>
          <w:lang w:val="en-US"/>
        </w:rPr>
        <w:t>in</w:t>
      </w:r>
      <w:proofErr w:type="gramEnd"/>
      <w:r w:rsidRPr="00D57CEF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 percent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347"/>
        <w:gridCol w:w="1347"/>
        <w:gridCol w:w="2835"/>
      </w:tblGrid>
      <w:tr w:rsidR="007D07FD" w:rsidRPr="00D755A2" w:rsidTr="00AA66A3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November 20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to </w:t>
            </w:r>
          </w:p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October 20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</w:t>
            </w:r>
          </w:p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November 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</w:t>
            </w:r>
            <w:r w:rsidRPr="00D57CEF">
              <w:rPr>
                <w:rFonts w:asciiTheme="minorHAnsi" w:hAnsiTheme="minorHAnsi" w:cs="Calibri"/>
                <w:sz w:val="14"/>
                <w:szCs w:val="14"/>
                <w:lang w:val="en-US"/>
              </w:rPr>
              <w:t>November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2020 to </w:t>
            </w:r>
          </w:p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</w:t>
            </w:r>
            <w:r w:rsidRPr="00D57CEF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November 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2019</w:t>
            </w:r>
          </w:p>
        </w:tc>
      </w:tr>
      <w:tr w:rsidR="007D07FD" w:rsidRPr="00D57CEF" w:rsidTr="00AA66A3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7FD" w:rsidRPr="00D57CEF" w:rsidRDefault="00087488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</w:t>
            </w:r>
            <w:r w:rsidR="007D07FD"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nfo: 201</w:t>
            </w:r>
            <w:r w:rsidR="007D07FD" w:rsidRPr="00D57CEF">
              <w:rPr>
                <w:rFonts w:asciiTheme="minorHAnsi" w:hAnsiTheme="minorHAnsi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D07FD" w:rsidRPr="00D57CEF" w:rsidRDefault="007D07FD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106,5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104,7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106,7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101,3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109,6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108,4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110,3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105,1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104,3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105,4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marketable services for 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103,8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103,2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93,5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91,7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99,9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104,9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105,4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105,6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102,8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113,4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113,8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113,8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103,1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115,9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117,0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116,4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106,1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105,1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106,2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99,7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100,7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98,9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99,8</w:t>
            </w:r>
          </w:p>
        </w:tc>
      </w:tr>
      <w:tr w:rsidR="007D07FD" w:rsidRPr="00D57CEF" w:rsidTr="00AA66A3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Freight transportation tariff 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103,6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103,3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102,7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103,0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102,0</w:t>
            </w:r>
          </w:p>
        </w:tc>
      </w:tr>
      <w:tr w:rsidR="007D07FD" w:rsidRPr="00D57CEF" w:rsidTr="00AA66A3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7FD" w:rsidRPr="00D57CEF" w:rsidRDefault="007D07FD" w:rsidP="00267F70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101,7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07FD" w:rsidRPr="00D57CEF" w:rsidRDefault="007D07FD" w:rsidP="00267F70">
            <w:pPr>
              <w:pStyle w:val="a9"/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57CEF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101,0</w:t>
            </w:r>
          </w:p>
        </w:tc>
      </w:tr>
    </w:tbl>
    <w:p w:rsidR="004E1446" w:rsidRPr="00DA304A" w:rsidRDefault="00D65993" w:rsidP="00965B7B">
      <w:pPr>
        <w:pStyle w:val="2"/>
        <w:keepNext w:val="0"/>
        <w:widowControl w:val="0"/>
        <w:tabs>
          <w:tab w:val="right" w:pos="10319"/>
        </w:tabs>
        <w:spacing w:before="120" w:after="120"/>
        <w:ind w:left="0" w:firstLine="0"/>
        <w:jc w:val="left"/>
        <w:rPr>
          <w:rFonts w:asciiTheme="minorHAnsi" w:hAnsiTheme="minorHAnsi" w:cs="Calibri"/>
          <w:sz w:val="20"/>
          <w:lang w:val="en-US"/>
        </w:rPr>
      </w:pPr>
      <w:r w:rsidRPr="00DA304A">
        <w:rPr>
          <w:rFonts w:asciiTheme="minorHAnsi" w:hAnsiTheme="minorHAnsi" w:cs="Calibri"/>
          <w:sz w:val="20"/>
          <w:lang w:val="en-GB"/>
        </w:rPr>
        <w:t>Gross</w:t>
      </w:r>
      <w:r w:rsidRPr="00DA304A">
        <w:rPr>
          <w:rFonts w:asciiTheme="minorHAnsi" w:hAnsiTheme="minorHAnsi" w:cs="Calibri"/>
          <w:sz w:val="20"/>
          <w:lang w:val="en-US"/>
        </w:rPr>
        <w:t xml:space="preserve"> domestic product</w:t>
      </w:r>
      <w:r w:rsidR="00F970A8" w:rsidRPr="00DA304A">
        <w:rPr>
          <w:rFonts w:asciiTheme="minorHAnsi" w:hAnsiTheme="minorHAnsi" w:cs="Calibri"/>
          <w:sz w:val="20"/>
          <w:lang w:val="en-US"/>
        </w:rPr>
        <w:t xml:space="preserve"> by method of production</w:t>
      </w:r>
    </w:p>
    <w:p w:rsidR="00592513" w:rsidRPr="00DA304A" w:rsidRDefault="00592513" w:rsidP="005F0618">
      <w:pPr>
        <w:pStyle w:val="ac"/>
        <w:spacing w:before="0" w:after="60"/>
        <w:rPr>
          <w:rFonts w:asciiTheme="minorHAnsi" w:hAnsiTheme="minorHAnsi" w:cstheme="minorHAnsi"/>
          <w:sz w:val="18"/>
          <w:szCs w:val="18"/>
          <w:lang w:val="kk-KZ"/>
        </w:rPr>
      </w:pPr>
      <w:r w:rsidRPr="00DA304A">
        <w:rPr>
          <w:rFonts w:asciiTheme="minorHAnsi" w:hAnsiTheme="minorHAnsi" w:cstheme="minorHAnsi"/>
          <w:sz w:val="18"/>
          <w:szCs w:val="18"/>
          <w:lang w:val="en-US"/>
        </w:rPr>
        <w:t>GDP production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828"/>
        <w:gridCol w:w="1559"/>
        <w:gridCol w:w="1276"/>
        <w:gridCol w:w="1275"/>
        <w:gridCol w:w="1985"/>
      </w:tblGrid>
      <w:tr w:rsidR="00DA304A" w:rsidRPr="00DA304A" w:rsidTr="00267F70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A304A" w:rsidRPr="00DA304A" w:rsidRDefault="00DA304A" w:rsidP="00267F70">
            <w:pPr>
              <w:pStyle w:val="a7"/>
              <w:snapToGrid w:val="0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A304A" w:rsidRPr="00DA304A" w:rsidRDefault="00DA304A" w:rsidP="00267F70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January-September 2020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DA304A" w:rsidRPr="00DA304A" w:rsidRDefault="00DA304A" w:rsidP="00267F70">
            <w:pPr>
              <w:ind w:firstLine="0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A304A" w:rsidRPr="00DA304A" w:rsidRDefault="00DA304A" w:rsidP="00267F70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A304A" w:rsidRPr="00DA304A" w:rsidRDefault="00DA304A" w:rsidP="00267F70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DA304A">
              <w:rPr>
                <w:rFonts w:ascii="Calibri" w:hAnsi="Calibri" w:cs="Arial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A304A" w:rsidRPr="00DA304A" w:rsidRDefault="00DA304A" w:rsidP="00267F70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GB"/>
              </w:rPr>
              <w:t>GDP structure, %</w:t>
            </w:r>
          </w:p>
        </w:tc>
      </w:tr>
      <w:tr w:rsidR="00DA304A" w:rsidRPr="00DA304A" w:rsidTr="00267F70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DA304A" w:rsidRPr="00DA304A" w:rsidRDefault="00DA304A" w:rsidP="00267F70">
            <w:pPr>
              <w:ind w:firstLine="0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A304A" w:rsidRPr="00DA304A" w:rsidRDefault="00DA304A" w:rsidP="00267F70">
            <w:pPr>
              <w:ind w:firstLine="0"/>
              <w:jc w:val="left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A304A" w:rsidRPr="00DA304A" w:rsidRDefault="00DA304A" w:rsidP="00267F70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04A" w:rsidRPr="00DA304A" w:rsidRDefault="00DA304A" w:rsidP="00267F70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A304A" w:rsidRPr="00DA304A" w:rsidRDefault="00DA304A" w:rsidP="00267F70">
            <w:pPr>
              <w:ind w:firstLine="0"/>
              <w:jc w:val="left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</w:tr>
      <w:tr w:rsidR="00DA304A" w:rsidRPr="00DA304A" w:rsidTr="00267F70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44 821 560,1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97,2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104,1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100,0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vAlign w:val="bottom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18 153 643,8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102,7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40,5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vAlign w:val="bottom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2 294 180,4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105,0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115,2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5,1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vAlign w:val="bottom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13 087 175,8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101,0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29,2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6 348 354,5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97,8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93,5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14,2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5 820 571,4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103,3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109,1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13,0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782 000,7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101,6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108,7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1,7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136 249,2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97,2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116,8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0,3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2 772 287,6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110,5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6,2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vAlign w:val="bottom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23 872 349,9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93,9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53,3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6 701 376,6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90,5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107,5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15,0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3 048 733,2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82,9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6,8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373 922,1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96,4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104,4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0,8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830 751,8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108,2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106,9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1,9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1 658 959,7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117,6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3,7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3 101 700,3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95,7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6,9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1 769 307,0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94,8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106,8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4,0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984 030,1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95,1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105,9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2,2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906 572,4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109,6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2,0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1 647 799,2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111,8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3,7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987 400,0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102,1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112,8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2,2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335 539,8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105,0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0,7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1 489 148,7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107,3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3,3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37 109,0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106,6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0,1</w:t>
            </w:r>
          </w:p>
        </w:tc>
      </w:tr>
      <w:tr w:rsidR="00DA304A" w:rsidRPr="00DA304A" w:rsidTr="00267F70">
        <w:trPr>
          <w:cantSplit/>
        </w:trPr>
        <w:tc>
          <w:tcPr>
            <w:tcW w:w="3828" w:type="dxa"/>
            <w:vAlign w:val="bottom"/>
            <w:hideMark/>
          </w:tcPr>
          <w:p w:rsidR="00DA304A" w:rsidRPr="00DA304A" w:rsidRDefault="00DA304A" w:rsidP="00267F70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A304A">
              <w:rPr>
                <w:rFonts w:ascii="Calibri" w:hAnsi="Calibri" w:cs="Arial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42 025 993,7</w:t>
            </w:r>
          </w:p>
        </w:tc>
        <w:tc>
          <w:tcPr>
            <w:tcW w:w="1276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27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105,9</w:t>
            </w:r>
          </w:p>
        </w:tc>
        <w:tc>
          <w:tcPr>
            <w:tcW w:w="1985" w:type="dxa"/>
            <w:vAlign w:val="bottom"/>
            <w:hideMark/>
          </w:tcPr>
          <w:p w:rsidR="00DA304A" w:rsidRPr="00DA304A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DA304A">
              <w:rPr>
                <w:rFonts w:ascii="Calibri" w:hAnsi="Calibri" w:cs="Calibri"/>
                <w:bCs/>
                <w:sz w:val="14"/>
                <w:szCs w:val="14"/>
              </w:rPr>
              <w:t>93,8</w:t>
            </w:r>
          </w:p>
        </w:tc>
      </w:tr>
      <w:tr w:rsidR="00DA304A" w:rsidRPr="00F25E5B" w:rsidTr="00267F70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:rsidR="00DA304A" w:rsidRPr="00F25E5B" w:rsidRDefault="00DA304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25E5B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DA304A" w:rsidRPr="00F25E5B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25E5B">
              <w:rPr>
                <w:rFonts w:ascii="Calibri" w:hAnsi="Calibri" w:cs="Calibri"/>
                <w:bCs/>
                <w:sz w:val="14"/>
                <w:szCs w:val="14"/>
              </w:rPr>
              <w:t>2 795 566,4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DA304A" w:rsidRPr="00F25E5B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25E5B">
              <w:rPr>
                <w:rFonts w:ascii="Calibri" w:hAnsi="Calibri" w:cs="Calibri"/>
                <w:bCs/>
                <w:sz w:val="14"/>
                <w:szCs w:val="14"/>
              </w:rPr>
              <w:t>95,2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DA304A" w:rsidRPr="00F25E5B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25E5B">
              <w:rPr>
                <w:rFonts w:ascii="Calibri" w:hAnsi="Calibri" w:cs="Calibri"/>
                <w:bCs/>
                <w:sz w:val="14"/>
                <w:szCs w:val="14"/>
              </w:rPr>
              <w:t>82,2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DA304A" w:rsidRPr="00F25E5B" w:rsidRDefault="00DA304A" w:rsidP="00267F70">
            <w:pPr>
              <w:ind w:firstLine="0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25E5B">
              <w:rPr>
                <w:rFonts w:ascii="Calibri" w:hAnsi="Calibri" w:cs="Calibri"/>
                <w:bCs/>
                <w:sz w:val="14"/>
                <w:szCs w:val="14"/>
              </w:rPr>
              <w:t>6,2</w:t>
            </w:r>
          </w:p>
        </w:tc>
      </w:tr>
    </w:tbl>
    <w:p w:rsidR="00DA304A" w:rsidRPr="009F1C10" w:rsidRDefault="00DA304A" w:rsidP="00087488">
      <w:pPr>
        <w:ind w:firstLine="142"/>
        <w:rPr>
          <w:sz w:val="14"/>
          <w:szCs w:val="14"/>
          <w:lang w:val="en-US"/>
        </w:rPr>
      </w:pPr>
      <w:r w:rsidRPr="00F25E5B">
        <w:rPr>
          <w:rFonts w:ascii="Arial" w:hAnsi="Arial" w:cs="Arial"/>
          <w:i/>
          <w:sz w:val="14"/>
          <w:szCs w:val="14"/>
          <w:lang w:val="kk-KZ"/>
        </w:rPr>
        <w:t>*</w:t>
      </w:r>
      <w:r w:rsidRPr="00F25E5B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>
        <w:rPr>
          <w:rFonts w:asciiTheme="minorHAnsi" w:hAnsiTheme="minorHAnsi"/>
          <w:i/>
          <w:sz w:val="14"/>
          <w:szCs w:val="14"/>
          <w:lang w:val="en-US"/>
        </w:rPr>
        <w:t>P</w:t>
      </w:r>
      <w:r w:rsidRPr="00F25E5B">
        <w:rPr>
          <w:rFonts w:asciiTheme="minorHAnsi" w:hAnsiTheme="minorHAnsi"/>
          <w:i/>
          <w:sz w:val="14"/>
          <w:szCs w:val="14"/>
          <w:lang w:val="en-US"/>
        </w:rPr>
        <w:t>reliminary</w:t>
      </w:r>
      <w:r w:rsidRPr="009F1C10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25E5B">
        <w:rPr>
          <w:rFonts w:asciiTheme="minorHAnsi" w:hAnsiTheme="minorHAnsi"/>
          <w:i/>
          <w:sz w:val="14"/>
          <w:szCs w:val="14"/>
          <w:lang w:val="en-US"/>
        </w:rPr>
        <w:t>data</w:t>
      </w:r>
      <w:r w:rsidRPr="009F1C10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7F28C0" w:rsidRPr="009F1C10" w:rsidRDefault="007F28C0" w:rsidP="005F0618">
      <w:pPr>
        <w:pStyle w:val="afd"/>
        <w:widowControl w:val="0"/>
        <w:spacing w:before="120"/>
        <w:ind w:firstLine="0"/>
        <w:rPr>
          <w:rFonts w:asciiTheme="minorHAnsi" w:hAnsiTheme="minorHAnsi" w:cs="Calibri"/>
          <w:b/>
          <w:snapToGrid w:val="0"/>
          <w:sz w:val="20"/>
          <w:szCs w:val="20"/>
          <w:lang w:val="en-US"/>
        </w:rPr>
      </w:pPr>
      <w:r w:rsidRPr="009F1C10">
        <w:rPr>
          <w:rFonts w:asciiTheme="minorHAnsi" w:hAnsiTheme="minorHAnsi" w:cs="Calibri"/>
          <w:b/>
          <w:snapToGrid w:val="0"/>
          <w:sz w:val="20"/>
          <w:szCs w:val="20"/>
          <w:lang w:val="en-US"/>
        </w:rPr>
        <w:t>Investments statistics</w:t>
      </w:r>
    </w:p>
    <w:p w:rsidR="009F1C10" w:rsidRPr="009F1C10" w:rsidRDefault="009F1C10" w:rsidP="00087488">
      <w:pPr>
        <w:pStyle w:val="ac"/>
        <w:spacing w:before="0"/>
        <w:rPr>
          <w:rFonts w:ascii="Calibri" w:hAnsi="Calibri"/>
          <w:snapToGrid w:val="0"/>
          <w:sz w:val="18"/>
          <w:szCs w:val="18"/>
          <w:lang w:val="en-US"/>
        </w:rPr>
      </w:pPr>
      <w:r w:rsidRPr="009F1C10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9F1C10" w:rsidRPr="00D755A2" w:rsidTr="00267F70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10" w:rsidRPr="009F1C10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10" w:rsidRPr="00E51A59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November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C10" w:rsidRPr="00087488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087488">
              <w:rPr>
                <w:rFonts w:ascii="Calibri" w:hAnsi="Calibri"/>
                <w:sz w:val="14"/>
                <w:szCs w:val="14"/>
                <w:lang w:val="en-US"/>
              </w:rPr>
              <w:t>Info:</w:t>
            </w:r>
            <w:r w:rsidRPr="00087488">
              <w:rPr>
                <w:rFonts w:ascii="Calibri" w:hAnsi="Calibri"/>
                <w:sz w:val="14"/>
                <w:szCs w:val="14"/>
                <w:lang w:val="en-US"/>
              </w:rPr>
              <w:br/>
              <w:t>January-November 2019 as % of total</w:t>
            </w:r>
          </w:p>
        </w:tc>
      </w:tr>
      <w:tr w:rsidR="009F1C10" w:rsidRPr="00F136E5" w:rsidTr="00267F70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9F1C10" w:rsidRPr="00F136E5" w:rsidRDefault="009F1C10" w:rsidP="00267F70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9F1C10" w:rsidRPr="00510B9C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10 603 56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9F1C10" w:rsidRPr="0051765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9F1C10" w:rsidRPr="00414531" w:rsidRDefault="009F1C10" w:rsidP="00267F7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14531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9F1C10" w:rsidRPr="00F136E5" w:rsidTr="00267F70">
        <w:trPr>
          <w:cantSplit/>
          <w:trHeight w:val="50"/>
        </w:trPr>
        <w:tc>
          <w:tcPr>
            <w:tcW w:w="3969" w:type="dxa"/>
          </w:tcPr>
          <w:p w:rsidR="009F1C10" w:rsidRPr="00F136E5" w:rsidRDefault="009F1C10" w:rsidP="00267F70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9F1C10" w:rsidRDefault="009F1C10" w:rsidP="00267F7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9F1C10" w:rsidRPr="007C5647" w:rsidRDefault="009F1C10" w:rsidP="00267F7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9F1C10" w:rsidRPr="00414531" w:rsidRDefault="009F1C10" w:rsidP="00267F7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9F1C10" w:rsidRDefault="009F1C10" w:rsidP="00267F70">
            <w:pPr>
              <w:pStyle w:val="a9"/>
              <w:ind w:left="105" w:firstLine="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 xml:space="preserve">costs for </w:t>
            </w:r>
            <w:r w:rsidRPr="009F1C10">
              <w:rPr>
                <w:rFonts w:ascii="Calibri" w:hAnsi="Calibri"/>
                <w:sz w:val="14"/>
                <w:szCs w:val="14"/>
                <w:lang w:val="en-US"/>
              </w:rPr>
              <w:t>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9F1C10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5 929 950</w:t>
            </w:r>
          </w:p>
        </w:tc>
        <w:tc>
          <w:tcPr>
            <w:tcW w:w="2056" w:type="dxa"/>
            <w:vAlign w:val="bottom"/>
          </w:tcPr>
          <w:p w:rsidR="009F1C10" w:rsidRPr="007A1409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A1409">
              <w:rPr>
                <w:rFonts w:ascii="Calibri" w:hAnsi="Calibri" w:cs="Calibri"/>
                <w:sz w:val="14"/>
                <w:szCs w:val="14"/>
              </w:rPr>
              <w:t>55,9</w:t>
            </w:r>
          </w:p>
        </w:tc>
        <w:tc>
          <w:tcPr>
            <w:tcW w:w="1985" w:type="dxa"/>
            <w:vAlign w:val="bottom"/>
          </w:tcPr>
          <w:p w:rsidR="009F1C10" w:rsidRPr="002870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14531">
              <w:rPr>
                <w:rFonts w:ascii="Calibri" w:hAnsi="Calibri" w:cs="Calibri"/>
                <w:sz w:val="14"/>
                <w:szCs w:val="14"/>
              </w:rPr>
              <w:t>47,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9F1C10" w:rsidRPr="00415170" w:rsidTr="00267F70">
        <w:trPr>
          <w:cantSplit/>
        </w:trPr>
        <w:tc>
          <w:tcPr>
            <w:tcW w:w="3969" w:type="dxa"/>
          </w:tcPr>
          <w:p w:rsidR="009F1C10" w:rsidRPr="00C85DE5" w:rsidRDefault="009F1C10" w:rsidP="00267F70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9F1C10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2 741 705</w:t>
            </w:r>
          </w:p>
        </w:tc>
        <w:tc>
          <w:tcPr>
            <w:tcW w:w="2056" w:type="dxa"/>
            <w:vAlign w:val="bottom"/>
          </w:tcPr>
          <w:p w:rsidR="009F1C10" w:rsidRPr="007A1409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A1409">
              <w:rPr>
                <w:rFonts w:ascii="Calibri" w:hAnsi="Calibri" w:cs="Calibri"/>
                <w:sz w:val="14"/>
                <w:szCs w:val="14"/>
              </w:rPr>
              <w:t>25,9</w:t>
            </w:r>
          </w:p>
        </w:tc>
        <w:tc>
          <w:tcPr>
            <w:tcW w:w="1985" w:type="dxa"/>
            <w:vAlign w:val="bottom"/>
          </w:tcPr>
          <w:p w:rsidR="009F1C10" w:rsidRPr="002870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14531">
              <w:rPr>
                <w:rFonts w:ascii="Calibri" w:hAnsi="Calibri" w:cs="Calibri"/>
                <w:sz w:val="14"/>
                <w:szCs w:val="14"/>
              </w:rPr>
              <w:t>29,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9F1C10" w:rsidRPr="001622F4" w:rsidRDefault="009F1C10" w:rsidP="00267F70">
            <w:pPr>
              <w:pStyle w:val="a9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9F1C10">
              <w:rPr>
                <w:rFonts w:ascii="Calibri" w:hAnsi="Calibri"/>
                <w:sz w:val="14"/>
                <w:szCs w:val="14"/>
                <w:lang w:val="en-US"/>
              </w:rPr>
              <w:t xml:space="preserve">other 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9F1C10" w:rsidRPr="00510B9C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1 931 90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9F1C10" w:rsidRPr="007A1409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A1409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9F1C10" w:rsidRPr="002870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14531">
              <w:rPr>
                <w:rFonts w:ascii="Calibri" w:hAnsi="Calibri" w:cs="Calibri"/>
                <w:sz w:val="14"/>
                <w:szCs w:val="14"/>
              </w:rPr>
              <w:t>22,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</w:tr>
    </w:tbl>
    <w:p w:rsidR="009F1C10" w:rsidRPr="00F136E5" w:rsidRDefault="009F1C10" w:rsidP="00087488">
      <w:pPr>
        <w:pStyle w:val="ac"/>
        <w:spacing w:before="12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9F1C10" w:rsidRPr="00F136E5" w:rsidTr="00267F70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1C10" w:rsidRPr="00E51A59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November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2020</w:t>
            </w:r>
          </w:p>
        </w:tc>
      </w:tr>
      <w:tr w:rsidR="009F1C10" w:rsidRPr="00F136E5" w:rsidTr="00267F70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C10" w:rsidRPr="00F136E5" w:rsidRDefault="009F1C10" w:rsidP="00267F70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lastRenderedPageBreak/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F1C10" w:rsidRPr="002870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06F0A">
              <w:rPr>
                <w:rFonts w:ascii="Calibri" w:hAnsi="Calibri" w:cs="Calibri"/>
                <w:sz w:val="14"/>
                <w:szCs w:val="14"/>
              </w:rPr>
              <w:t>10 603 56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F1C10" w:rsidRPr="00C82E29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9F1C10" w:rsidRPr="00D755A2" w:rsidTr="00267F7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F1C10" w:rsidRPr="009F1C10" w:rsidRDefault="009F1C10" w:rsidP="00267F70">
            <w:pPr>
              <w:pStyle w:val="a9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9F1C10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9F1C10" w:rsidRDefault="009F1C10" w:rsidP="00267F70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9F1C10" w:rsidRDefault="009F1C10" w:rsidP="00267F70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9F1C10" w:rsidRPr="00F136E5" w:rsidTr="00267F70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F1C10" w:rsidRPr="00F136E5" w:rsidRDefault="009F1C10" w:rsidP="00267F70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B06F0A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06F0A">
              <w:rPr>
                <w:rFonts w:ascii="Calibri" w:hAnsi="Calibri" w:cs="Calibri"/>
                <w:sz w:val="14"/>
                <w:szCs w:val="14"/>
              </w:rPr>
              <w:t>1 914 922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2870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F62F2">
              <w:rPr>
                <w:rFonts w:ascii="Calibri" w:hAnsi="Calibri" w:cs="Calibri"/>
                <w:sz w:val="14"/>
                <w:szCs w:val="14"/>
              </w:rPr>
              <w:t>18,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</w:tr>
      <w:tr w:rsidR="009F1C10" w:rsidRPr="00F136E5" w:rsidTr="00267F70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F1C10" w:rsidRPr="00F136E5" w:rsidRDefault="009F1C10" w:rsidP="00267F70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B06F0A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06F0A">
              <w:rPr>
                <w:rFonts w:ascii="Calibri" w:hAnsi="Calibri" w:cs="Calibri"/>
                <w:sz w:val="14"/>
                <w:szCs w:val="14"/>
              </w:rPr>
              <w:t>7 475 392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EF62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62F2">
              <w:rPr>
                <w:rFonts w:ascii="Calibri" w:hAnsi="Calibri" w:cs="Calibri"/>
                <w:sz w:val="14"/>
                <w:szCs w:val="14"/>
              </w:rPr>
              <w:t>70,5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F1C10" w:rsidRPr="00F136E5" w:rsidRDefault="009F1C10" w:rsidP="00267F70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2870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260 1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2870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F62F2">
              <w:rPr>
                <w:rFonts w:ascii="Calibri" w:hAnsi="Calibri" w:cs="Calibri"/>
                <w:sz w:val="14"/>
                <w:szCs w:val="14"/>
              </w:rPr>
              <w:t>2,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F1C10" w:rsidRPr="00F136E5" w:rsidRDefault="009F1C10" w:rsidP="00267F70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B06F0A" w:rsidRDefault="009F1C10" w:rsidP="00267F7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EF62F2" w:rsidRDefault="009F1C10" w:rsidP="00267F7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F1C10" w:rsidRPr="009F1C10" w:rsidRDefault="009F1C10" w:rsidP="00267F70">
            <w:pPr>
              <w:pStyle w:val="a9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9F1C10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B06F0A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06F0A">
              <w:rPr>
                <w:rFonts w:ascii="Calibri" w:hAnsi="Calibri" w:cs="Calibri"/>
                <w:sz w:val="14"/>
                <w:szCs w:val="14"/>
              </w:rPr>
              <w:t>39 622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EF62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62F2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F1C10" w:rsidRPr="00F136E5" w:rsidRDefault="009F1C10" w:rsidP="00267F70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B06F0A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06F0A">
              <w:rPr>
                <w:rFonts w:ascii="Calibri" w:hAnsi="Calibri" w:cs="Calibri"/>
                <w:sz w:val="14"/>
                <w:szCs w:val="14"/>
              </w:rPr>
              <w:t>953 128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EF62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62F2">
              <w:rPr>
                <w:rFonts w:ascii="Calibri" w:hAnsi="Calibri" w:cs="Calibri"/>
                <w:sz w:val="14"/>
                <w:szCs w:val="14"/>
              </w:rPr>
              <w:t>9,0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F1C10" w:rsidRPr="00F136E5" w:rsidRDefault="009F1C10" w:rsidP="00267F70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B06F0A" w:rsidRDefault="009F1C10" w:rsidP="00267F7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10" w:rsidRPr="00EF62F2" w:rsidRDefault="009F1C10" w:rsidP="00267F7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C10" w:rsidRPr="00F136E5" w:rsidRDefault="009F1C10" w:rsidP="00267F70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C10" w:rsidRPr="00B06F0A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06F0A">
              <w:rPr>
                <w:rFonts w:ascii="Calibri" w:hAnsi="Calibri" w:cs="Calibri"/>
                <w:sz w:val="14"/>
                <w:szCs w:val="14"/>
              </w:rPr>
              <w:t>309 387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C10" w:rsidRPr="002870F2" w:rsidRDefault="009F1C10" w:rsidP="00267F7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3,0</w:t>
            </w:r>
          </w:p>
        </w:tc>
      </w:tr>
    </w:tbl>
    <w:p w:rsidR="009F1C10" w:rsidRPr="00F136E5" w:rsidRDefault="009F1C10" w:rsidP="00087488">
      <w:pPr>
        <w:pStyle w:val="ac"/>
        <w:spacing w:before="12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F136E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9F1C10" w:rsidRPr="00F136E5" w:rsidTr="00267F70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C10" w:rsidRPr="001A2CE2" w:rsidRDefault="009F1C10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November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2020</w:t>
            </w:r>
          </w:p>
        </w:tc>
      </w:tr>
      <w:tr w:rsidR="009F1C10" w:rsidRPr="00F136E5" w:rsidTr="00267F70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10" w:rsidRPr="00F136E5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1C10" w:rsidRPr="00E51A59" w:rsidRDefault="009F1C10" w:rsidP="00267F70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November</w:t>
            </w:r>
            <w:r w:rsidRPr="00953F0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953F09">
              <w:rPr>
                <w:rFonts w:ascii="Calibri" w:hAnsi="Calibri"/>
                <w:sz w:val="14"/>
                <w:szCs w:val="14"/>
              </w:rPr>
              <w:t xml:space="preserve">as % </w:t>
            </w:r>
            <w:r w:rsidRPr="00953F09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19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9F1C10" w:rsidRPr="00087488" w:rsidRDefault="009F1C10" w:rsidP="00087488">
            <w:pPr>
              <w:ind w:firstLine="176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10 603 562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96,1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9F1C10" w:rsidRPr="00F136E5" w:rsidTr="00267F70">
        <w:trPr>
          <w:cantSplit/>
          <w:trHeight w:val="271"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454 173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4,3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104,7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5 594 085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52,7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80,8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3 784 519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35,7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72,5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869 095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8,2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124,6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087488">
            <w:pPr>
              <w:ind w:left="318" w:firstLine="0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  <w:lang w:val="en-US"/>
              </w:rPr>
            </w:pPr>
            <w:r w:rsidRPr="00087488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598 902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5,6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81,8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087488">
            <w:pPr>
              <w:ind w:left="318" w:firstLine="0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  <w:lang w:val="en-US"/>
              </w:rPr>
            </w:pPr>
            <w:r w:rsidRPr="00087488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341 569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3,2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132,1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64 122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0,6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58,9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149 563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1,4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76,5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1 064 09</w:t>
            </w:r>
            <w:r w:rsidRPr="00087488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10,0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108,1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130 406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1,2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134,9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109 734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1,0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156,2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72 198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0,7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94,5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1 883 400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17,8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128,2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92 858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0,9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151,7</w:t>
            </w:r>
          </w:p>
        </w:tc>
      </w:tr>
      <w:tr w:rsidR="009F1C10" w:rsidRPr="00F136E5" w:rsidTr="00267F70">
        <w:trPr>
          <w:cantSplit/>
          <w:trHeight w:val="199"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124 225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1,2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134,8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63 339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0,6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163,3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232 896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2,2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124,6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239 054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2,3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223,2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</w:tcPr>
          <w:p w:rsidR="009F1C10" w:rsidRPr="00087488" w:rsidRDefault="009F1C10" w:rsidP="00267F70">
            <w:pPr>
              <w:pStyle w:val="afd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301 442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2,8</w:t>
            </w:r>
          </w:p>
        </w:tc>
        <w:tc>
          <w:tcPr>
            <w:tcW w:w="2032" w:type="dxa"/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219,7</w:t>
            </w:r>
          </w:p>
        </w:tc>
      </w:tr>
      <w:tr w:rsidR="009F1C10" w:rsidRPr="00F136E5" w:rsidTr="00267F70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9F1C10" w:rsidRPr="00087488" w:rsidRDefault="009F1C10" w:rsidP="00267F70">
            <w:pPr>
              <w:pStyle w:val="afd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87488">
              <w:rPr>
                <w:rFonts w:asciiTheme="minorHAnsi" w:hAnsiTheme="minorHAnsi"/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>27 972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0,3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9F1C10" w:rsidRPr="00087488" w:rsidRDefault="009F1C10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87488">
              <w:rPr>
                <w:rFonts w:asciiTheme="minorHAnsi" w:hAnsiTheme="minorHAnsi" w:cs="Calibri"/>
                <w:sz w:val="14"/>
                <w:szCs w:val="14"/>
              </w:rPr>
              <w:t xml:space="preserve">    219,8</w:t>
            </w:r>
          </w:p>
        </w:tc>
      </w:tr>
    </w:tbl>
    <w:p w:rsidR="007F28C0" w:rsidRPr="00FC01DC" w:rsidRDefault="00A35DEE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kk-KZ"/>
        </w:rPr>
      </w:pPr>
      <w:r w:rsidRPr="00FC01DC">
        <w:rPr>
          <w:rFonts w:asciiTheme="minorHAnsi" w:hAnsiTheme="minorHAnsi" w:cs="Calibri"/>
          <w:sz w:val="20"/>
          <w:lang w:val="en-US"/>
        </w:rPr>
        <w:t xml:space="preserve">Enterprises </w:t>
      </w:r>
      <w:r w:rsidR="00AB0D09" w:rsidRPr="00FC01DC">
        <w:rPr>
          <w:rFonts w:asciiTheme="minorHAnsi" w:hAnsiTheme="minorHAnsi" w:cs="Calibri"/>
          <w:sz w:val="20"/>
          <w:lang w:val="en-US"/>
        </w:rPr>
        <w:t>statistics</w:t>
      </w:r>
    </w:p>
    <w:p w:rsidR="000161D7" w:rsidRPr="004D723A" w:rsidRDefault="000161D7" w:rsidP="004D723A">
      <w:pPr>
        <w:pStyle w:val="ac"/>
        <w:widowControl w:val="0"/>
        <w:spacing w:before="120"/>
        <w:rPr>
          <w:rFonts w:asciiTheme="minorHAnsi" w:hAnsiTheme="minorHAnsi"/>
          <w:bCs/>
          <w:color w:val="000000"/>
          <w:sz w:val="18"/>
          <w:szCs w:val="18"/>
          <w:lang w:val="kk-KZ"/>
        </w:rPr>
      </w:pPr>
      <w:r w:rsidRPr="004D723A">
        <w:rPr>
          <w:rFonts w:asciiTheme="minorHAnsi" w:hAnsiTheme="minorHAnsi"/>
          <w:color w:val="000000"/>
          <w:sz w:val="18"/>
          <w:szCs w:val="18"/>
          <w:lang w:val="en-US"/>
        </w:rPr>
        <w:t>Registered juridical persons by economic activities and activity</w:t>
      </w:r>
    </w:p>
    <w:p w:rsidR="000161D7" w:rsidRPr="0029599A" w:rsidRDefault="000161D7" w:rsidP="000161D7">
      <w:pPr>
        <w:pStyle w:val="a6"/>
        <w:spacing w:after="60"/>
        <w:rPr>
          <w:rFonts w:asciiTheme="minorHAnsi" w:hAnsiTheme="minorHAnsi"/>
          <w:color w:val="000000"/>
          <w:sz w:val="14"/>
          <w:szCs w:val="14"/>
          <w:lang w:val="kk-KZ"/>
        </w:rPr>
      </w:pPr>
      <w:proofErr w:type="gramStart"/>
      <w:r w:rsidRPr="0029599A">
        <w:rPr>
          <w:rFonts w:asciiTheme="minorHAnsi" w:hAnsiTheme="minorHAnsi"/>
          <w:color w:val="000000"/>
          <w:sz w:val="14"/>
          <w:szCs w:val="14"/>
          <w:lang w:val="en-US"/>
        </w:rPr>
        <w:t>as</w:t>
      </w:r>
      <w:proofErr w:type="gramEnd"/>
      <w:r w:rsidRPr="0029599A">
        <w:rPr>
          <w:rFonts w:asciiTheme="minorHAnsi" w:hAnsiTheme="minorHAnsi"/>
          <w:color w:val="000000"/>
          <w:sz w:val="14"/>
          <w:szCs w:val="14"/>
          <w:lang w:val="en-US"/>
        </w:rPr>
        <w:t xml:space="preserve"> of 01.</w:t>
      </w:r>
      <w:r w:rsidRPr="0029599A">
        <w:rPr>
          <w:rFonts w:asciiTheme="minorHAnsi" w:hAnsiTheme="minorHAnsi"/>
          <w:color w:val="000000"/>
          <w:sz w:val="14"/>
          <w:szCs w:val="14"/>
          <w:lang w:val="kk-KZ"/>
        </w:rPr>
        <w:t>12</w:t>
      </w:r>
      <w:r w:rsidRPr="0029599A">
        <w:rPr>
          <w:rFonts w:asciiTheme="minorHAnsi" w:hAnsiTheme="minorHAnsi"/>
          <w:color w:val="000000"/>
          <w:sz w:val="14"/>
          <w:szCs w:val="14"/>
          <w:lang w:val="en-US"/>
        </w:rPr>
        <w:t>.20</w:t>
      </w:r>
      <w:r w:rsidRPr="0029599A">
        <w:rPr>
          <w:rFonts w:asciiTheme="minorHAnsi" w:hAnsiTheme="minorHAnsi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0161D7" w:rsidRPr="0029599A" w:rsidTr="00267F70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Among which</w:t>
            </w:r>
          </w:p>
        </w:tc>
      </w:tr>
      <w:tr w:rsidR="000161D7" w:rsidRPr="0029599A" w:rsidTr="00267F70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of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in liquidation process</w:t>
            </w:r>
          </w:p>
        </w:tc>
      </w:tr>
      <w:tr w:rsidR="000161D7" w:rsidRPr="0029599A" w:rsidTr="00267F70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0161D7" w:rsidRPr="0029599A" w:rsidTr="00267F70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462 078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326 051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48 502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169 260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108 289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6 147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29599A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forestry</w:t>
            </w:r>
            <w:r w:rsidRPr="0029599A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29599A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18 864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14 280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2 021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7 045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5 214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184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4 436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3 363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587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1 264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1 512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65</w:t>
            </w:r>
          </w:p>
        </w:tc>
      </w:tr>
      <w:tr w:rsidR="000161D7" w:rsidRPr="0029599A" w:rsidTr="00267F70">
        <w:trPr>
          <w:trHeight w:val="63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24 157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16 677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1 729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8 653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6 295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380</w:t>
            </w:r>
          </w:p>
        </w:tc>
      </w:tr>
      <w:tr w:rsidR="000161D7" w:rsidRPr="0029599A" w:rsidTr="00267F70">
        <w:trPr>
          <w:trHeight w:val="14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1 672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1 236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176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658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402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2 724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1 926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188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1 055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683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42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62 115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41 442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5 246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15 155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21 041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1 510</w:t>
            </w:r>
          </w:p>
        </w:tc>
      </w:tr>
      <w:tr w:rsidR="000161D7" w:rsidRPr="0029599A" w:rsidTr="00267F70">
        <w:trPr>
          <w:trHeight w:val="10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135 068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88 266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16 146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39 997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32 123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2 132</w:t>
            </w:r>
          </w:p>
        </w:tc>
      </w:tr>
      <w:tr w:rsidR="000161D7" w:rsidRPr="0029599A" w:rsidTr="00267F70">
        <w:trPr>
          <w:trHeight w:val="96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17 957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12 268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1 513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6 402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4 353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243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8 076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6 219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1 443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3 030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1 746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12 502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9 040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1 674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4 761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2 605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8 947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5 431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857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3 028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1 546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</w:p>
        </w:tc>
      </w:tr>
      <w:tr w:rsidR="000161D7" w:rsidRPr="0029599A" w:rsidTr="00267F70">
        <w:trPr>
          <w:trHeight w:val="202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18 800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14 324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1 198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9 800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3 326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233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31 426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22 174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2 660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12 523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6 991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310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20 183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15 074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1 951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8 737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4 386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179</w:t>
            </w:r>
          </w:p>
        </w:tc>
      </w:tr>
      <w:tr w:rsidR="000161D7" w:rsidRPr="0029599A" w:rsidTr="00267F70">
        <w:trPr>
          <w:trHeight w:val="68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9 539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9 211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71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9 008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41</w:t>
            </w:r>
          </w:p>
        </w:tc>
      </w:tr>
      <w:tr w:rsidR="000161D7" w:rsidRPr="0029599A" w:rsidTr="00267F70">
        <w:trPr>
          <w:trHeight w:val="135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25 295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22 567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1 077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18 397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3 093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152</w:t>
            </w:r>
          </w:p>
        </w:tc>
      </w:tr>
      <w:tr w:rsidR="000161D7" w:rsidRPr="0029599A" w:rsidTr="00267F70">
        <w:trPr>
          <w:trHeight w:val="24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8 129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6 687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678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4 451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1 558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67</w:t>
            </w:r>
          </w:p>
        </w:tc>
      </w:tr>
      <w:tr w:rsidR="000161D7" w:rsidRPr="0029599A" w:rsidTr="00267F70">
        <w:trPr>
          <w:trHeight w:val="201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6 709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4 853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697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2 855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1 301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</w:tr>
      <w:tr w:rsidR="000161D7" w:rsidRPr="0029599A" w:rsidTr="00267F70">
        <w:trPr>
          <w:trHeight w:val="149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</w:rPr>
              <w:t>Other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9599A">
              <w:rPr>
                <w:rFonts w:asciiTheme="minorHAnsi" w:hAnsiTheme="minorHAnsi"/>
                <w:sz w:val="14"/>
                <w:szCs w:val="14"/>
              </w:rPr>
              <w:t>services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45 478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31 012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8 590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12 440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9 982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286</w:t>
            </w:r>
          </w:p>
        </w:tc>
      </w:tr>
      <w:tr w:rsidR="000161D7" w:rsidRPr="0029599A" w:rsidTr="00267F70">
        <w:trPr>
          <w:trHeight w:val="149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0161D7" w:rsidRPr="0029599A" w:rsidTr="00267F70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bCs w:val="0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:rsidR="000161D7" w:rsidRPr="004D723A" w:rsidRDefault="000161D7" w:rsidP="004D723A">
      <w:pPr>
        <w:pStyle w:val="ac"/>
        <w:widowControl w:val="0"/>
        <w:spacing w:before="120"/>
        <w:rPr>
          <w:rFonts w:asciiTheme="minorHAnsi" w:hAnsiTheme="minorHAnsi"/>
          <w:bCs/>
          <w:color w:val="000000"/>
          <w:sz w:val="18"/>
          <w:szCs w:val="18"/>
          <w:lang w:val="kk-KZ"/>
        </w:rPr>
      </w:pPr>
      <w:r w:rsidRPr="004D723A">
        <w:rPr>
          <w:rFonts w:asciiTheme="minorHAnsi" w:hAnsiTheme="minorHAns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4D723A">
        <w:rPr>
          <w:rFonts w:asciiTheme="minorHAnsi" w:hAnsiTheme="minorHAnsi"/>
          <w:bCs/>
          <w:color w:val="000000"/>
          <w:sz w:val="18"/>
          <w:szCs w:val="18"/>
          <w:lang w:val="en-US"/>
        </w:rPr>
        <w:t>ownership’s forms</w:t>
      </w:r>
    </w:p>
    <w:p w:rsidR="000161D7" w:rsidRPr="0029599A" w:rsidRDefault="000161D7" w:rsidP="000161D7">
      <w:pPr>
        <w:pStyle w:val="a6"/>
        <w:spacing w:after="60"/>
        <w:rPr>
          <w:rFonts w:asciiTheme="minorHAnsi" w:hAnsiTheme="minorHAnsi"/>
          <w:color w:val="000000"/>
          <w:sz w:val="14"/>
          <w:szCs w:val="14"/>
          <w:lang w:val="kk-KZ"/>
        </w:rPr>
      </w:pPr>
      <w:proofErr w:type="gramStart"/>
      <w:r w:rsidRPr="0029599A">
        <w:rPr>
          <w:rFonts w:asciiTheme="minorHAnsi" w:hAnsiTheme="minorHAnsi"/>
          <w:color w:val="000000"/>
          <w:sz w:val="14"/>
          <w:szCs w:val="14"/>
          <w:lang w:val="en-US"/>
        </w:rPr>
        <w:t>as</w:t>
      </w:r>
      <w:proofErr w:type="gramEnd"/>
      <w:r w:rsidRPr="0029599A">
        <w:rPr>
          <w:rFonts w:asciiTheme="minorHAnsi" w:hAnsiTheme="minorHAnsi"/>
          <w:color w:val="000000"/>
          <w:sz w:val="14"/>
          <w:szCs w:val="14"/>
          <w:lang w:val="en-US"/>
        </w:rPr>
        <w:t xml:space="preserve"> of 01.</w:t>
      </w:r>
      <w:r w:rsidRPr="0029599A">
        <w:rPr>
          <w:rFonts w:asciiTheme="minorHAnsi" w:hAnsiTheme="minorHAnsi"/>
          <w:color w:val="000000"/>
          <w:sz w:val="14"/>
          <w:szCs w:val="14"/>
          <w:lang w:val="kk-KZ"/>
        </w:rPr>
        <w:t>12</w:t>
      </w:r>
      <w:r w:rsidRPr="0029599A">
        <w:rPr>
          <w:rFonts w:asciiTheme="minorHAnsi" w:hAnsiTheme="minorHAnsi"/>
          <w:color w:val="000000"/>
          <w:sz w:val="14"/>
          <w:szCs w:val="14"/>
          <w:lang w:val="en-US"/>
        </w:rPr>
        <w:t>.20</w:t>
      </w:r>
      <w:r w:rsidRPr="0029599A">
        <w:rPr>
          <w:rFonts w:asciiTheme="minorHAnsi" w:hAnsiTheme="minorHAnsi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0161D7" w:rsidRPr="00D755A2" w:rsidTr="00267F70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Of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which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by </w:t>
            </w:r>
            <w:r w:rsidRPr="0029599A">
              <w:rPr>
                <w:rFonts w:asciiTheme="minorHAnsi" w:hAnsiTheme="minorHAnsi"/>
                <w:bCs w:val="0"/>
                <w:sz w:val="14"/>
                <w:szCs w:val="14"/>
                <w:lang w:val="en-US"/>
              </w:rPr>
              <w:t>ownership’s forms</w:t>
            </w:r>
          </w:p>
        </w:tc>
      </w:tr>
      <w:tr w:rsidR="000161D7" w:rsidRPr="0029599A" w:rsidTr="00267F70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foreign</w:t>
            </w:r>
          </w:p>
        </w:tc>
      </w:tr>
      <w:tr w:rsidR="000161D7" w:rsidRPr="00D755A2" w:rsidTr="00267F70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61D7" w:rsidRPr="0029599A" w:rsidRDefault="000161D7" w:rsidP="00267F70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0161D7" w:rsidRPr="0029599A" w:rsidTr="00267F70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462 078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25 401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408 202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11 164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28 475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29599A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forestry</w:t>
            </w:r>
            <w:r w:rsidRPr="0029599A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29599A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18 864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18 515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407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283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4 436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4 015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288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421</w:t>
            </w:r>
          </w:p>
        </w:tc>
      </w:tr>
      <w:tr w:rsidR="000161D7" w:rsidRPr="0029599A" w:rsidTr="00267F70">
        <w:trPr>
          <w:trHeight w:val="63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24 157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22 515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1 371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1 622</w:t>
            </w:r>
          </w:p>
        </w:tc>
      </w:tr>
      <w:tr w:rsidR="000161D7" w:rsidRPr="0029599A" w:rsidTr="00267F70">
        <w:trPr>
          <w:trHeight w:val="14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1 672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1 478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2 724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2 394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62 115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58 899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1 109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3 179</w:t>
            </w:r>
          </w:p>
        </w:tc>
      </w:tr>
      <w:tr w:rsidR="000161D7" w:rsidRPr="0029599A" w:rsidTr="00267F70">
        <w:trPr>
          <w:trHeight w:val="10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135 068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121 801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3 559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13 231</w:t>
            </w:r>
          </w:p>
        </w:tc>
      </w:tr>
      <w:tr w:rsidR="000161D7" w:rsidRPr="0029599A" w:rsidTr="00267F70">
        <w:trPr>
          <w:trHeight w:val="96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17 957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16 821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443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1 098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8 076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7 319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245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740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12 502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11 723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435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699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8 947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8 535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194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403</w:t>
            </w:r>
          </w:p>
        </w:tc>
      </w:tr>
      <w:tr w:rsidR="000161D7" w:rsidRPr="0029599A" w:rsidTr="00267F70">
        <w:trPr>
          <w:trHeight w:val="202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18 800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18 040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391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710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31 426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525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29 182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970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1 719</w:t>
            </w:r>
          </w:p>
        </w:tc>
      </w:tr>
      <w:tr w:rsidR="000161D7" w:rsidRPr="0029599A" w:rsidTr="00267F70">
        <w:trPr>
          <w:trHeight w:val="7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20 183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19 313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328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780</w:t>
            </w:r>
          </w:p>
        </w:tc>
      </w:tr>
      <w:tr w:rsidR="000161D7" w:rsidRPr="0029599A" w:rsidTr="00267F70">
        <w:trPr>
          <w:trHeight w:val="68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9 539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9 417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0161D7" w:rsidRPr="0029599A" w:rsidTr="00267F70">
        <w:trPr>
          <w:trHeight w:val="135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25 295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11 972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12 899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144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424</w:t>
            </w:r>
          </w:p>
        </w:tc>
      </w:tr>
      <w:tr w:rsidR="000161D7" w:rsidRPr="0029599A" w:rsidTr="00267F70">
        <w:trPr>
          <w:trHeight w:val="240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8 129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1 271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6 603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255</w:t>
            </w:r>
          </w:p>
        </w:tc>
      </w:tr>
      <w:tr w:rsidR="000161D7" w:rsidRPr="0029599A" w:rsidTr="00267F70">
        <w:trPr>
          <w:trHeight w:val="201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6 709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1 426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5 038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245</w:t>
            </w:r>
          </w:p>
        </w:tc>
      </w:tr>
      <w:tr w:rsidR="000161D7" w:rsidRPr="0029599A" w:rsidTr="00267F70">
        <w:trPr>
          <w:trHeight w:val="149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</w:rPr>
              <w:t>Other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29599A">
              <w:rPr>
                <w:rFonts w:asciiTheme="minorHAnsi" w:hAnsiTheme="minorHAnsi"/>
                <w:sz w:val="14"/>
                <w:szCs w:val="14"/>
              </w:rPr>
              <w:t>services</w:t>
            </w: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45 478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42 991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842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2 458</w:t>
            </w:r>
          </w:p>
        </w:tc>
      </w:tr>
      <w:tr w:rsidR="000161D7" w:rsidRPr="0029599A" w:rsidTr="00267F70">
        <w:trPr>
          <w:trHeight w:val="149"/>
        </w:trPr>
        <w:tc>
          <w:tcPr>
            <w:tcW w:w="3686" w:type="dxa"/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0161D7" w:rsidRPr="0029599A" w:rsidTr="00267F70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0161D7" w:rsidRPr="0029599A" w:rsidRDefault="000161D7" w:rsidP="00267F70">
            <w:pPr>
              <w:pStyle w:val="af0"/>
              <w:jc w:val="left"/>
              <w:rPr>
                <w:rFonts w:asciiTheme="minorHAnsi" w:hAnsiTheme="minorHAnsi"/>
                <w:bCs w:val="0"/>
                <w:sz w:val="14"/>
                <w:szCs w:val="14"/>
                <w:lang w:val="en-US"/>
              </w:rPr>
            </w:pPr>
            <w:r w:rsidRPr="0029599A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0161D7" w:rsidRPr="0029599A" w:rsidRDefault="000161D7" w:rsidP="000161D7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9599A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</w:tbl>
    <w:p w:rsidR="00265F39" w:rsidRPr="009549F7" w:rsidRDefault="007F28C0" w:rsidP="00965B7B">
      <w:pPr>
        <w:pStyle w:val="ac"/>
        <w:widowControl w:val="0"/>
        <w:spacing w:before="120" w:after="120"/>
        <w:jc w:val="left"/>
        <w:rPr>
          <w:rFonts w:asciiTheme="minorHAnsi" w:hAnsiTheme="minorHAnsi" w:cs="Calibri"/>
          <w:sz w:val="20"/>
          <w:lang w:val="en-US"/>
        </w:rPr>
      </w:pPr>
      <w:r w:rsidRPr="009549F7">
        <w:rPr>
          <w:rFonts w:asciiTheme="minorHAnsi" w:hAnsiTheme="minorHAnsi" w:cs="Calibri"/>
          <w:sz w:val="20"/>
          <w:lang w:val="en-US"/>
        </w:rPr>
        <w:t>Domestic trade statistics</w:t>
      </w:r>
    </w:p>
    <w:p w:rsidR="00EE7B4F" w:rsidRPr="009549F7" w:rsidRDefault="00EE7B4F" w:rsidP="004D723A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9549F7">
        <w:rPr>
          <w:rFonts w:asciiTheme="minorHAnsi" w:hAnsiTheme="minorHAnsi" w:cs="Arial"/>
          <w:sz w:val="18"/>
          <w:szCs w:val="18"/>
          <w:lang w:val="en-GB"/>
        </w:rPr>
        <w:t>Volume of sales of goods (services</w:t>
      </w:r>
      <w:r w:rsidR="00A00C35" w:rsidRPr="009549F7">
        <w:rPr>
          <w:rFonts w:asciiTheme="minorHAnsi" w:hAnsiTheme="minorHAnsi" w:cs="Arial"/>
          <w:sz w:val="18"/>
          <w:szCs w:val="18"/>
          <w:lang w:val="en-US"/>
        </w:rPr>
        <w:t>)</w:t>
      </w: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20"/>
        <w:gridCol w:w="1163"/>
        <w:gridCol w:w="1294"/>
        <w:gridCol w:w="1457"/>
        <w:gridCol w:w="1453"/>
      </w:tblGrid>
      <w:tr w:rsidR="009549F7" w:rsidRPr="00D755A2" w:rsidTr="006070C8">
        <w:trPr>
          <w:cantSplit/>
        </w:trPr>
        <w:tc>
          <w:tcPr>
            <w:tcW w:w="236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7" w:rsidRPr="00507EA3" w:rsidRDefault="009549F7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F7" w:rsidRPr="00507EA3" w:rsidRDefault="009549F7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49F7" w:rsidRPr="00507EA3" w:rsidRDefault="009549F7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9549F7" w:rsidRPr="00507EA3" w:rsidTr="006070C8">
        <w:trPr>
          <w:cantSplit/>
          <w:trHeight w:val="298"/>
        </w:trPr>
        <w:tc>
          <w:tcPr>
            <w:tcW w:w="236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F7" w:rsidRPr="00507EA3" w:rsidRDefault="009549F7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F7" w:rsidRPr="00507EA3" w:rsidRDefault="009549F7" w:rsidP="006070C8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</w:t>
            </w:r>
            <w:r w:rsidR="006070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-</w:t>
            </w: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November</w:t>
            </w:r>
          </w:p>
          <w:p w:rsidR="009549F7" w:rsidRPr="00507EA3" w:rsidRDefault="009549F7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F7" w:rsidRPr="00507EA3" w:rsidRDefault="009549F7" w:rsidP="006070C8">
            <w:pPr>
              <w:autoSpaceDE w:val="0"/>
              <w:autoSpaceDN w:val="0"/>
              <w:adjustRightInd w:val="0"/>
              <w:ind w:left="340" w:firstLine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November</w:t>
            </w:r>
          </w:p>
          <w:p w:rsidR="009549F7" w:rsidRPr="00507EA3" w:rsidRDefault="009549F7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9F7" w:rsidRPr="00507EA3" w:rsidRDefault="009549F7" w:rsidP="006070C8">
            <w:pPr>
              <w:autoSpaceDE w:val="0"/>
              <w:autoSpaceDN w:val="0"/>
              <w:adjustRightInd w:val="0"/>
              <w:ind w:left="227" w:firstLine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January-November</w:t>
            </w:r>
          </w:p>
          <w:p w:rsidR="009549F7" w:rsidRPr="00507EA3" w:rsidRDefault="009549F7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    2020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49F7" w:rsidRPr="00507EA3" w:rsidRDefault="009549F7" w:rsidP="006070C8">
            <w:pPr>
              <w:autoSpaceDE w:val="0"/>
              <w:autoSpaceDN w:val="0"/>
              <w:adjustRightInd w:val="0"/>
              <w:ind w:left="-737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November</w:t>
            </w:r>
          </w:p>
          <w:p w:rsidR="009549F7" w:rsidRPr="00507EA3" w:rsidRDefault="009549F7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</w:tr>
      <w:tr w:rsidR="009549F7" w:rsidRPr="00507EA3" w:rsidTr="006070C8">
        <w:trPr>
          <w:cantSplit/>
          <w:trHeight w:val="298"/>
        </w:trPr>
        <w:tc>
          <w:tcPr>
            <w:tcW w:w="2366" w:type="pct"/>
            <w:tcBorders>
              <w:top w:val="single" w:sz="4" w:space="0" w:color="auto"/>
            </w:tcBorders>
            <w:vAlign w:val="bottom"/>
          </w:tcPr>
          <w:p w:rsidR="009549F7" w:rsidRPr="00507EA3" w:rsidRDefault="009549F7" w:rsidP="00267F70">
            <w:pPr>
              <w:pStyle w:val="a7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>31 486 302,8</w:t>
            </w: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 xml:space="preserve">3 474 583,0  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:rsidR="009549F7" w:rsidRPr="00507EA3" w:rsidRDefault="009549F7" w:rsidP="00267F7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91,3 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:rsidR="009549F7" w:rsidRPr="00507EA3" w:rsidRDefault="009549F7" w:rsidP="00267F7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>95,6</w:t>
            </w:r>
          </w:p>
        </w:tc>
      </w:tr>
      <w:tr w:rsidR="009549F7" w:rsidRPr="00507EA3" w:rsidTr="006070C8">
        <w:trPr>
          <w:cantSplit/>
          <w:trHeight w:val="234"/>
        </w:trPr>
        <w:tc>
          <w:tcPr>
            <w:tcW w:w="2366" w:type="pct"/>
          </w:tcPr>
          <w:p w:rsidR="009549F7" w:rsidRPr="00507EA3" w:rsidRDefault="009549F7" w:rsidP="00267F70">
            <w:pPr>
              <w:pStyle w:val="a7"/>
              <w:ind w:firstLine="105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571" w:type="pct"/>
            <w:vAlign w:val="center"/>
          </w:tcPr>
          <w:p w:rsidR="009549F7" w:rsidRPr="00507EA3" w:rsidRDefault="009549F7" w:rsidP="00267F7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35" w:type="pct"/>
            <w:vAlign w:val="center"/>
          </w:tcPr>
          <w:p w:rsidR="009549F7" w:rsidRPr="00507EA3" w:rsidRDefault="009549F7" w:rsidP="00267F7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15" w:type="pct"/>
            <w:vAlign w:val="center"/>
          </w:tcPr>
          <w:p w:rsidR="009549F7" w:rsidRPr="00507EA3" w:rsidRDefault="009549F7" w:rsidP="00267F7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13" w:type="pct"/>
            <w:vAlign w:val="center"/>
          </w:tcPr>
          <w:p w:rsidR="009549F7" w:rsidRPr="00507EA3" w:rsidRDefault="009549F7" w:rsidP="00267F70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9549F7" w:rsidRPr="00507EA3" w:rsidTr="006070C8">
        <w:trPr>
          <w:cantSplit/>
        </w:trPr>
        <w:tc>
          <w:tcPr>
            <w:tcW w:w="2366" w:type="pct"/>
            <w:vAlign w:val="bottom"/>
          </w:tcPr>
          <w:p w:rsidR="009549F7" w:rsidRPr="00507EA3" w:rsidRDefault="009549F7" w:rsidP="00267F70">
            <w:pPr>
              <w:pStyle w:val="a9"/>
              <w:ind w:firstLine="105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571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>10 101 811,5</w:t>
            </w:r>
          </w:p>
        </w:tc>
        <w:tc>
          <w:tcPr>
            <w:tcW w:w="635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>1 034 146,9</w:t>
            </w:r>
          </w:p>
        </w:tc>
        <w:tc>
          <w:tcPr>
            <w:tcW w:w="715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713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>100,7</w:t>
            </w:r>
          </w:p>
        </w:tc>
      </w:tr>
      <w:tr w:rsidR="009549F7" w:rsidRPr="00D755A2" w:rsidTr="006070C8">
        <w:trPr>
          <w:cantSplit/>
        </w:trPr>
        <w:tc>
          <w:tcPr>
            <w:tcW w:w="2366" w:type="pct"/>
            <w:vAlign w:val="bottom"/>
          </w:tcPr>
          <w:p w:rsidR="009549F7" w:rsidRPr="00507EA3" w:rsidRDefault="009549F7" w:rsidP="00267F70">
            <w:pPr>
              <w:pStyle w:val="a9"/>
              <w:ind w:firstLine="105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571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35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15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13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9549F7" w:rsidRPr="00507EA3" w:rsidTr="006070C8">
        <w:trPr>
          <w:cantSplit/>
        </w:trPr>
        <w:tc>
          <w:tcPr>
            <w:tcW w:w="2366" w:type="pct"/>
          </w:tcPr>
          <w:p w:rsidR="009549F7" w:rsidRPr="00507EA3" w:rsidRDefault="009549F7" w:rsidP="00267F70">
            <w:pPr>
              <w:pStyle w:val="a9"/>
              <w:ind w:firstLine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571" w:type="pct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>6 125 740,2</w:t>
            </w:r>
          </w:p>
        </w:tc>
        <w:tc>
          <w:tcPr>
            <w:tcW w:w="635" w:type="pct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>618 029,0</w:t>
            </w:r>
          </w:p>
        </w:tc>
        <w:tc>
          <w:tcPr>
            <w:tcW w:w="715" w:type="pct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>98,5</w:t>
            </w:r>
          </w:p>
        </w:tc>
        <w:tc>
          <w:tcPr>
            <w:tcW w:w="713" w:type="pct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>96,1</w:t>
            </w:r>
          </w:p>
        </w:tc>
      </w:tr>
      <w:tr w:rsidR="009549F7" w:rsidRPr="00507EA3" w:rsidTr="006070C8">
        <w:trPr>
          <w:cantSplit/>
        </w:trPr>
        <w:tc>
          <w:tcPr>
            <w:tcW w:w="2366" w:type="pct"/>
            <w:vAlign w:val="bottom"/>
          </w:tcPr>
          <w:p w:rsidR="009549F7" w:rsidRPr="00507EA3" w:rsidRDefault="009549F7" w:rsidP="00267F70">
            <w:pPr>
              <w:pStyle w:val="a9"/>
              <w:ind w:firstLine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571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>3 976 071,3</w:t>
            </w:r>
          </w:p>
        </w:tc>
        <w:tc>
          <w:tcPr>
            <w:tcW w:w="635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>416 117,9</w:t>
            </w:r>
          </w:p>
        </w:tc>
        <w:tc>
          <w:tcPr>
            <w:tcW w:w="715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>90,0</w:t>
            </w:r>
          </w:p>
        </w:tc>
        <w:tc>
          <w:tcPr>
            <w:tcW w:w="713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07EA3">
              <w:rPr>
                <w:rFonts w:asciiTheme="minorHAnsi" w:hAnsiTheme="minorHAnsi"/>
                <w:sz w:val="14"/>
                <w:szCs w:val="14"/>
              </w:rPr>
              <w:t>108,2</w:t>
            </w:r>
          </w:p>
        </w:tc>
      </w:tr>
      <w:tr w:rsidR="009549F7" w:rsidRPr="00507EA3" w:rsidTr="006070C8">
        <w:trPr>
          <w:cantSplit/>
        </w:trPr>
        <w:tc>
          <w:tcPr>
            <w:tcW w:w="2366" w:type="pct"/>
            <w:vAlign w:val="bottom"/>
          </w:tcPr>
          <w:p w:rsidR="009549F7" w:rsidRPr="00507EA3" w:rsidRDefault="009549F7" w:rsidP="00267F70">
            <w:pPr>
              <w:pStyle w:val="a9"/>
              <w:ind w:left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07EA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507EA3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507EA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571" w:type="pct"/>
            <w:vAlign w:val="bottom"/>
          </w:tcPr>
          <w:p w:rsidR="009549F7" w:rsidRPr="00507EA3" w:rsidRDefault="009549F7" w:rsidP="00267F7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>39,4</w:t>
            </w:r>
          </w:p>
        </w:tc>
        <w:tc>
          <w:tcPr>
            <w:tcW w:w="635" w:type="pct"/>
            <w:vAlign w:val="bottom"/>
          </w:tcPr>
          <w:p w:rsidR="009549F7" w:rsidRPr="00507EA3" w:rsidRDefault="009549F7" w:rsidP="00267F7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>40,2</w:t>
            </w:r>
          </w:p>
        </w:tc>
        <w:tc>
          <w:tcPr>
            <w:tcW w:w="715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713" w:type="pct"/>
            <w:vAlign w:val="bottom"/>
          </w:tcPr>
          <w:p w:rsidR="009549F7" w:rsidRPr="00507EA3" w:rsidRDefault="009549F7" w:rsidP="00267F70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9549F7" w:rsidRPr="00507EA3" w:rsidTr="006070C8">
        <w:trPr>
          <w:cantSplit/>
        </w:trPr>
        <w:tc>
          <w:tcPr>
            <w:tcW w:w="2366" w:type="pct"/>
            <w:tcBorders>
              <w:bottom w:val="single" w:sz="4" w:space="0" w:color="auto"/>
            </w:tcBorders>
            <w:vAlign w:val="bottom"/>
          </w:tcPr>
          <w:p w:rsidR="009549F7" w:rsidRPr="00507EA3" w:rsidRDefault="009549F7" w:rsidP="00267F70">
            <w:pPr>
              <w:ind w:firstLine="105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:rsidR="009549F7" w:rsidRPr="00507EA3" w:rsidRDefault="009549F7" w:rsidP="00D755A2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07EA3">
              <w:rPr>
                <w:rFonts w:asciiTheme="minorHAnsi" w:hAnsiTheme="minorHAnsi"/>
                <w:color w:val="000000"/>
                <w:sz w:val="14"/>
                <w:szCs w:val="14"/>
              </w:rPr>
              <w:t>21 015 103,1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:rsidR="009549F7" w:rsidRPr="00507EA3" w:rsidRDefault="009549F7" w:rsidP="00D755A2">
            <w:pPr>
              <w:ind w:left="-454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07EA3">
              <w:rPr>
                <w:rFonts w:asciiTheme="minorHAnsi" w:hAnsiTheme="minorHAnsi"/>
                <w:color w:val="000000"/>
                <w:sz w:val="14"/>
                <w:szCs w:val="14"/>
              </w:rPr>
              <w:t>2 370 292,3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:rsidR="009549F7" w:rsidRPr="00507EA3" w:rsidRDefault="009549F7" w:rsidP="00D755A2">
            <w:pPr>
              <w:pStyle w:val="af0"/>
              <w:ind w:left="-45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507EA3">
              <w:rPr>
                <w:rFonts w:asciiTheme="minorHAnsi" w:hAnsiTheme="minorHAnsi"/>
                <w:snapToGrid w:val="0"/>
                <w:sz w:val="14"/>
                <w:szCs w:val="14"/>
              </w:rPr>
              <w:t>90,8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:rsidR="009549F7" w:rsidRPr="00507EA3" w:rsidRDefault="009549F7" w:rsidP="00D755A2">
            <w:pPr>
              <w:pStyle w:val="af0"/>
              <w:ind w:left="-45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507EA3">
              <w:rPr>
                <w:rFonts w:asciiTheme="minorHAnsi" w:hAnsiTheme="minorHAnsi"/>
                <w:snapToGrid w:val="0"/>
                <w:sz w:val="14"/>
                <w:szCs w:val="14"/>
              </w:rPr>
              <w:t>94,0</w:t>
            </w:r>
          </w:p>
        </w:tc>
      </w:tr>
    </w:tbl>
    <w:p w:rsidR="007F28C0" w:rsidRPr="00C4074A" w:rsidRDefault="007F28C0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C4074A">
        <w:rPr>
          <w:rFonts w:asciiTheme="minorHAnsi" w:hAnsiTheme="minorHAnsi" w:cs="Calibri"/>
          <w:sz w:val="20"/>
          <w:lang w:val="en-GB"/>
        </w:rPr>
        <w:t>Foreign and mutual</w:t>
      </w:r>
      <w:r w:rsidRPr="00C4074A">
        <w:rPr>
          <w:rFonts w:asciiTheme="minorHAnsi" w:hAnsiTheme="minorHAnsi" w:cs="Calibri"/>
          <w:sz w:val="20"/>
          <w:lang w:val="en-US"/>
        </w:rPr>
        <w:t xml:space="preserve"> trade statistics</w:t>
      </w:r>
    </w:p>
    <w:p w:rsidR="009E37ED" w:rsidRPr="00C4074A" w:rsidRDefault="009E37ED" w:rsidP="004D723A">
      <w:pPr>
        <w:pStyle w:val="ac"/>
        <w:spacing w:before="0" w:after="120"/>
        <w:rPr>
          <w:rFonts w:asciiTheme="minorHAnsi" w:hAnsiTheme="minorHAnsi"/>
          <w:sz w:val="18"/>
          <w:szCs w:val="18"/>
          <w:lang w:val="en-GB"/>
        </w:rPr>
      </w:pPr>
      <w:r w:rsidRPr="00C4074A">
        <w:rPr>
          <w:rFonts w:asciiTheme="minorHAnsi" w:hAnsiTheme="minorHAnsi"/>
          <w:sz w:val="18"/>
          <w:szCs w:val="18"/>
          <w:lang w:val="en-GB"/>
        </w:rPr>
        <w:t>External trade turnover</w:t>
      </w:r>
    </w:p>
    <w:tbl>
      <w:tblPr>
        <w:tblW w:w="9498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2410"/>
      </w:tblGrid>
      <w:tr w:rsidR="00C4074A" w:rsidRPr="00D755A2" w:rsidTr="00267F70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B597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October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EB597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4A" w:rsidRPr="00664E8B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-October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January-October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B0751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</w:p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 January-October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B0751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18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C4074A" w:rsidRPr="00A27E07" w:rsidTr="00267F70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C4074A" w:rsidRPr="00D16D1C" w:rsidRDefault="00C4074A" w:rsidP="00267F70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C4074A" w:rsidRPr="00E113F0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70 476,4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C4074A" w:rsidRPr="00E113F0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86,8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C4074A" w:rsidRPr="00E113F0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103,9</w:t>
            </w:r>
          </w:p>
        </w:tc>
      </w:tr>
      <w:tr w:rsidR="00C4074A" w:rsidRPr="002116C0" w:rsidTr="00267F70">
        <w:trPr>
          <w:cantSplit/>
        </w:trPr>
        <w:tc>
          <w:tcPr>
            <w:tcW w:w="2264" w:type="dxa"/>
          </w:tcPr>
          <w:p w:rsidR="00C4074A" w:rsidRPr="00D16D1C" w:rsidRDefault="00C4074A" w:rsidP="00267F70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C4074A" w:rsidRPr="00E113F0" w:rsidRDefault="00C4074A" w:rsidP="00267F70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39 219,1</w:t>
            </w:r>
          </w:p>
        </w:tc>
        <w:tc>
          <w:tcPr>
            <w:tcW w:w="2413" w:type="dxa"/>
            <w:vAlign w:val="bottom"/>
          </w:tcPr>
          <w:p w:rsidR="00C4074A" w:rsidRPr="002C4E2F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81,4</w:t>
            </w:r>
          </w:p>
        </w:tc>
        <w:tc>
          <w:tcPr>
            <w:tcW w:w="2410" w:type="dxa"/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95,9</w:t>
            </w:r>
          </w:p>
        </w:tc>
      </w:tr>
      <w:tr w:rsidR="00C4074A" w:rsidRPr="002116C0" w:rsidTr="00267F70">
        <w:trPr>
          <w:cantSplit/>
        </w:trPr>
        <w:tc>
          <w:tcPr>
            <w:tcW w:w="2264" w:type="dxa"/>
          </w:tcPr>
          <w:p w:rsidR="00C4074A" w:rsidRPr="00D16D1C" w:rsidRDefault="00C4074A" w:rsidP="00267F70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:rsidR="00C4074A" w:rsidRPr="00D16D1C" w:rsidRDefault="00C4074A" w:rsidP="00267F70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7 187,2</w:t>
            </w:r>
          </w:p>
        </w:tc>
        <w:tc>
          <w:tcPr>
            <w:tcW w:w="2413" w:type="dxa"/>
          </w:tcPr>
          <w:p w:rsidR="00C4074A" w:rsidRPr="002C4E2F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87,7</w:t>
            </w:r>
          </w:p>
        </w:tc>
        <w:tc>
          <w:tcPr>
            <w:tcW w:w="2410" w:type="dxa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104,7</w:t>
            </w:r>
          </w:p>
        </w:tc>
      </w:tr>
      <w:tr w:rsidR="00C4074A" w:rsidRPr="00A27E07" w:rsidTr="00267F70">
        <w:trPr>
          <w:cantSplit/>
        </w:trPr>
        <w:tc>
          <w:tcPr>
            <w:tcW w:w="2264" w:type="dxa"/>
          </w:tcPr>
          <w:p w:rsidR="00C4074A" w:rsidRPr="00D16D1C" w:rsidRDefault="00C4074A" w:rsidP="00267F70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4 459,9</w:t>
            </w:r>
          </w:p>
        </w:tc>
        <w:tc>
          <w:tcPr>
            <w:tcW w:w="2413" w:type="dxa"/>
            <w:vAlign w:val="bottom"/>
          </w:tcPr>
          <w:p w:rsidR="00C4074A" w:rsidRPr="002C4E2F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86,9</w:t>
            </w:r>
          </w:p>
        </w:tc>
        <w:tc>
          <w:tcPr>
            <w:tcW w:w="2410" w:type="dxa"/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101,5</w:t>
            </w:r>
          </w:p>
        </w:tc>
      </w:tr>
      <w:tr w:rsidR="00C4074A" w:rsidRPr="00A27E07" w:rsidTr="00267F70">
        <w:trPr>
          <w:cantSplit/>
        </w:trPr>
        <w:tc>
          <w:tcPr>
            <w:tcW w:w="2264" w:type="dxa"/>
          </w:tcPr>
          <w:p w:rsidR="00C4074A" w:rsidRPr="00D16D1C" w:rsidRDefault="00C4074A" w:rsidP="00267F70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32 031,9</w:t>
            </w:r>
          </w:p>
        </w:tc>
        <w:tc>
          <w:tcPr>
            <w:tcW w:w="2413" w:type="dxa"/>
            <w:vAlign w:val="bottom"/>
          </w:tcPr>
          <w:p w:rsidR="00C4074A" w:rsidRPr="002C4E2F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80,1</w:t>
            </w:r>
          </w:p>
        </w:tc>
        <w:tc>
          <w:tcPr>
            <w:tcW w:w="2410" w:type="dxa"/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94,2</w:t>
            </w:r>
          </w:p>
        </w:tc>
      </w:tr>
      <w:tr w:rsidR="00C4074A" w:rsidRPr="00A27E07" w:rsidTr="00267F70">
        <w:trPr>
          <w:cantSplit/>
        </w:trPr>
        <w:tc>
          <w:tcPr>
            <w:tcW w:w="2264" w:type="dxa"/>
          </w:tcPr>
          <w:p w:rsidR="00C4074A" w:rsidRPr="00D16D1C" w:rsidRDefault="00C4074A" w:rsidP="00267F70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C4074A" w:rsidRPr="00E113F0" w:rsidRDefault="00C4074A" w:rsidP="00267F70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31 257,3</w:t>
            </w:r>
          </w:p>
        </w:tc>
        <w:tc>
          <w:tcPr>
            <w:tcW w:w="2413" w:type="dxa"/>
            <w:vAlign w:val="bottom"/>
          </w:tcPr>
          <w:p w:rsidR="00C4074A" w:rsidRPr="002C4E2F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94,8</w:t>
            </w:r>
          </w:p>
        </w:tc>
        <w:tc>
          <w:tcPr>
            <w:tcW w:w="2410" w:type="dxa"/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118,4</w:t>
            </w:r>
          </w:p>
        </w:tc>
      </w:tr>
      <w:tr w:rsidR="00C4074A" w:rsidRPr="00A27E07" w:rsidTr="00267F70">
        <w:trPr>
          <w:cantSplit/>
        </w:trPr>
        <w:tc>
          <w:tcPr>
            <w:tcW w:w="2264" w:type="dxa"/>
          </w:tcPr>
          <w:p w:rsidR="00C4074A" w:rsidRPr="00D16D1C" w:rsidRDefault="00C4074A" w:rsidP="00267F70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:rsidR="00C4074A" w:rsidRPr="00D16D1C" w:rsidRDefault="00C4074A" w:rsidP="00267F70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12 517,9</w:t>
            </w:r>
          </w:p>
        </w:tc>
        <w:tc>
          <w:tcPr>
            <w:tcW w:w="2413" w:type="dxa"/>
          </w:tcPr>
          <w:p w:rsidR="00C4074A" w:rsidRPr="002C4E2F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90,0</w:t>
            </w:r>
          </w:p>
        </w:tc>
        <w:tc>
          <w:tcPr>
            <w:tcW w:w="2410" w:type="dxa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105,4</w:t>
            </w:r>
          </w:p>
        </w:tc>
      </w:tr>
      <w:tr w:rsidR="00C4074A" w:rsidRPr="00A27E07" w:rsidTr="00267F70">
        <w:trPr>
          <w:cantSplit/>
        </w:trPr>
        <w:tc>
          <w:tcPr>
            <w:tcW w:w="2264" w:type="dxa"/>
          </w:tcPr>
          <w:p w:rsidR="00C4074A" w:rsidRPr="00D16D1C" w:rsidRDefault="00C4074A" w:rsidP="00267F70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the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11 444,7</w:t>
            </w:r>
          </w:p>
        </w:tc>
        <w:tc>
          <w:tcPr>
            <w:tcW w:w="2413" w:type="dxa"/>
            <w:vAlign w:val="bottom"/>
          </w:tcPr>
          <w:p w:rsidR="00C4074A" w:rsidRPr="002C4E2F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92,7</w:t>
            </w:r>
          </w:p>
        </w:tc>
        <w:tc>
          <w:tcPr>
            <w:tcW w:w="2410" w:type="dxa"/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107,1</w:t>
            </w:r>
          </w:p>
        </w:tc>
      </w:tr>
      <w:tr w:rsidR="00C4074A" w:rsidRPr="00A27E07" w:rsidTr="00267F70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C4074A" w:rsidRPr="00D16D1C" w:rsidRDefault="00C4074A" w:rsidP="00267F70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18 739,4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C4074A" w:rsidRPr="002C4E2F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C4074A" w:rsidRPr="001A5E6D" w:rsidRDefault="00C4074A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130,2</w:t>
            </w:r>
          </w:p>
        </w:tc>
      </w:tr>
    </w:tbl>
    <w:p w:rsidR="00C4074A" w:rsidRPr="00664E8B" w:rsidRDefault="00C4074A" w:rsidP="00C4074A">
      <w:pPr>
        <w:pStyle w:val="ac"/>
        <w:widowControl w:val="0"/>
        <w:rPr>
          <w:rFonts w:ascii="Calibri" w:hAnsi="Calibri"/>
          <w:noProof/>
          <w:sz w:val="18"/>
          <w:szCs w:val="18"/>
          <w:lang w:val="en-US"/>
        </w:rPr>
      </w:pPr>
      <w:r w:rsidRPr="00955FE8">
        <w:rPr>
          <w:rFonts w:ascii="Calibri" w:hAnsi="Calibri"/>
          <w:noProof/>
          <w:sz w:val="18"/>
          <w:szCs w:val="18"/>
          <w:lang w:val="en-US"/>
        </w:rPr>
        <w:t>Good structure of export in January</w:t>
      </w:r>
      <w:r>
        <w:rPr>
          <w:rFonts w:ascii="Calibri" w:hAnsi="Calibri"/>
          <w:noProof/>
          <w:sz w:val="18"/>
          <w:szCs w:val="18"/>
          <w:lang w:val="en-US"/>
        </w:rPr>
        <w:t>-October</w:t>
      </w:r>
      <w:r w:rsidRPr="00955FE8">
        <w:rPr>
          <w:rFonts w:ascii="Calibri" w:hAnsi="Calibri"/>
          <w:noProof/>
          <w:sz w:val="18"/>
          <w:szCs w:val="18"/>
          <w:lang w:val="en-US"/>
        </w:rPr>
        <w:t xml:space="preserve"> </w:t>
      </w:r>
      <w:r>
        <w:rPr>
          <w:rFonts w:ascii="Calibri" w:hAnsi="Calibri"/>
          <w:noProof/>
          <w:sz w:val="18"/>
          <w:szCs w:val="18"/>
          <w:lang w:val="en-US"/>
        </w:rPr>
        <w:t>20</w:t>
      </w:r>
      <w:r w:rsidRPr="00664E8B">
        <w:rPr>
          <w:rFonts w:ascii="Calibri" w:hAnsi="Calibri"/>
          <w:noProof/>
          <w:sz w:val="18"/>
          <w:szCs w:val="18"/>
          <w:lang w:val="en-US"/>
        </w:rPr>
        <w:t>20</w:t>
      </w:r>
    </w:p>
    <w:p w:rsidR="00AE6F31" w:rsidRDefault="00C4074A" w:rsidP="00D755A2">
      <w:pPr>
        <w:pStyle w:val="a0"/>
        <w:tabs>
          <w:tab w:val="left" w:pos="7638"/>
        </w:tabs>
        <w:ind w:right="567"/>
        <w:jc w:val="right"/>
        <w:rPr>
          <w:rFonts w:ascii="Calibri" w:hAnsi="Calibri"/>
          <w:sz w:val="22"/>
        </w:rPr>
      </w:pPr>
      <w:r w:rsidRPr="00115D2B">
        <w:rPr>
          <w:rFonts w:ascii="Calibri" w:hAnsi="Calibri"/>
          <w:sz w:val="22"/>
          <w:lang w:val="en-US"/>
        </w:rPr>
        <w:tab/>
      </w:r>
    </w:p>
    <w:p w:rsidR="00D755A2" w:rsidRPr="006D4AB1" w:rsidRDefault="00D755A2" w:rsidP="00D755A2">
      <w:pPr>
        <w:pStyle w:val="a0"/>
        <w:tabs>
          <w:tab w:val="left" w:pos="7638"/>
        </w:tabs>
        <w:ind w:right="567"/>
        <w:jc w:val="right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6D4AB1">
        <w:rPr>
          <w:rFonts w:asciiTheme="minorHAnsi" w:hAnsiTheme="minorHAnsi"/>
          <w:sz w:val="14"/>
          <w:szCs w:val="14"/>
          <w:lang w:val="en-US"/>
        </w:rPr>
        <w:t>in</w:t>
      </w:r>
      <w:proofErr w:type="gramEnd"/>
      <w:r w:rsidRPr="006D4AB1">
        <w:rPr>
          <w:rFonts w:asciiTheme="minorHAnsi" w:hAnsiTheme="minorHAnsi"/>
          <w:sz w:val="14"/>
          <w:szCs w:val="14"/>
          <w:lang w:val="en-US"/>
        </w:rPr>
        <w:t xml:space="preserve"> percent</w:t>
      </w:r>
    </w:p>
    <w:p w:rsidR="00C4074A" w:rsidRPr="00A27E07" w:rsidRDefault="00C4074A" w:rsidP="00AE6F31">
      <w:pPr>
        <w:pStyle w:val="a0"/>
        <w:tabs>
          <w:tab w:val="left" w:pos="7638"/>
        </w:tabs>
        <w:ind w:left="1134" w:right="227"/>
        <w:rPr>
          <w:rFonts w:ascii="Calibri" w:hAnsi="Calibri"/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080330" cy="234979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32845" t="40230" r="38578" b="25747"/>
                    <a:stretch/>
                  </pic:blipFill>
                  <pic:spPr bwMode="auto">
                    <a:xfrm>
                      <a:off x="0" y="0"/>
                      <a:ext cx="4080330" cy="2349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74A" w:rsidRPr="00605DBB" w:rsidRDefault="00C4074A" w:rsidP="00C4074A">
      <w:pPr>
        <w:pStyle w:val="a0"/>
        <w:rPr>
          <w:rFonts w:ascii="Calibri" w:hAnsi="Calibri"/>
          <w:noProof/>
          <w:lang w:val="en-US"/>
        </w:rPr>
      </w:pPr>
    </w:p>
    <w:p w:rsidR="00C4074A" w:rsidRPr="00664E8B" w:rsidRDefault="00C4074A" w:rsidP="00C4074A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955FE8">
        <w:rPr>
          <w:rFonts w:ascii="Calibri" w:hAnsi="Calibri"/>
          <w:b/>
          <w:sz w:val="18"/>
          <w:szCs w:val="18"/>
          <w:lang w:val="en-US"/>
        </w:rPr>
        <w:t>Good structure of import in January</w:t>
      </w:r>
      <w:r>
        <w:rPr>
          <w:rFonts w:ascii="Calibri" w:hAnsi="Calibri"/>
          <w:b/>
          <w:sz w:val="18"/>
          <w:szCs w:val="18"/>
          <w:lang w:val="en-US"/>
        </w:rPr>
        <w:t>-Octo</w:t>
      </w:r>
      <w:r w:rsidRPr="00F23719">
        <w:rPr>
          <w:rFonts w:ascii="Calibri" w:hAnsi="Calibri"/>
          <w:b/>
          <w:sz w:val="18"/>
          <w:szCs w:val="18"/>
          <w:lang w:val="en-US"/>
        </w:rPr>
        <w:t>ber</w:t>
      </w:r>
      <w:r w:rsidRPr="00955FE8">
        <w:rPr>
          <w:rFonts w:ascii="Calibri" w:hAnsi="Calibri"/>
          <w:b/>
          <w:sz w:val="18"/>
          <w:szCs w:val="18"/>
          <w:lang w:val="en-US"/>
        </w:rPr>
        <w:t xml:space="preserve"> </w:t>
      </w:r>
      <w:r>
        <w:rPr>
          <w:rFonts w:ascii="Calibri" w:hAnsi="Calibri"/>
          <w:b/>
          <w:sz w:val="18"/>
          <w:szCs w:val="18"/>
          <w:lang w:val="en-US"/>
        </w:rPr>
        <w:t>20</w:t>
      </w:r>
      <w:r w:rsidRPr="00664E8B">
        <w:rPr>
          <w:rFonts w:ascii="Calibri" w:hAnsi="Calibri"/>
          <w:b/>
          <w:sz w:val="18"/>
          <w:szCs w:val="18"/>
          <w:lang w:val="en-US"/>
        </w:rPr>
        <w:t>20</w:t>
      </w:r>
    </w:p>
    <w:p w:rsidR="00D755A2" w:rsidRDefault="00D755A2" w:rsidP="00D755A2">
      <w:pPr>
        <w:pStyle w:val="a0"/>
        <w:tabs>
          <w:tab w:val="left" w:pos="7638"/>
        </w:tabs>
        <w:jc w:val="right"/>
        <w:rPr>
          <w:rFonts w:asciiTheme="minorHAnsi" w:hAnsiTheme="minorHAnsi"/>
          <w:sz w:val="14"/>
          <w:szCs w:val="14"/>
        </w:rPr>
      </w:pPr>
    </w:p>
    <w:p w:rsidR="00D755A2" w:rsidRDefault="00D755A2" w:rsidP="00D755A2">
      <w:pPr>
        <w:pStyle w:val="a0"/>
        <w:tabs>
          <w:tab w:val="left" w:pos="7638"/>
        </w:tabs>
        <w:jc w:val="right"/>
        <w:rPr>
          <w:rFonts w:asciiTheme="minorHAnsi" w:hAnsiTheme="minorHAnsi"/>
          <w:sz w:val="14"/>
          <w:szCs w:val="14"/>
        </w:rPr>
      </w:pPr>
    </w:p>
    <w:p w:rsidR="00D755A2" w:rsidRPr="006D4AB1" w:rsidRDefault="00D755A2" w:rsidP="00D755A2">
      <w:pPr>
        <w:pStyle w:val="a0"/>
        <w:tabs>
          <w:tab w:val="left" w:pos="7638"/>
        </w:tabs>
        <w:ind w:left="-170" w:right="964"/>
        <w:jc w:val="right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6D4AB1">
        <w:rPr>
          <w:rFonts w:asciiTheme="minorHAnsi" w:hAnsiTheme="minorHAnsi"/>
          <w:sz w:val="14"/>
          <w:szCs w:val="14"/>
          <w:lang w:val="en-US"/>
        </w:rPr>
        <w:t>in</w:t>
      </w:r>
      <w:proofErr w:type="gramEnd"/>
      <w:r w:rsidRPr="006D4AB1">
        <w:rPr>
          <w:rFonts w:asciiTheme="minorHAnsi" w:hAnsiTheme="minorHAnsi"/>
          <w:sz w:val="14"/>
          <w:szCs w:val="14"/>
          <w:lang w:val="en-US"/>
        </w:rPr>
        <w:t xml:space="preserve"> percent</w:t>
      </w:r>
    </w:p>
    <w:p w:rsidR="00C4074A" w:rsidRPr="00A27E07" w:rsidRDefault="00C4074A" w:rsidP="00C4074A">
      <w:pPr>
        <w:pStyle w:val="a0"/>
        <w:ind w:right="-284" w:firstLine="0"/>
        <w:jc w:val="center"/>
        <w:rPr>
          <w:rFonts w:ascii="Calibri" w:hAnsi="Calibri"/>
          <w:b/>
          <w:noProof/>
          <w:sz w:val="18"/>
          <w:szCs w:val="18"/>
          <w:lang w:val="kk-KZ"/>
        </w:rPr>
      </w:pPr>
      <w:r>
        <w:rPr>
          <w:noProof/>
        </w:rPr>
        <w:drawing>
          <wp:inline distT="0" distB="0" distL="0" distR="0">
            <wp:extent cx="5001370" cy="2926304"/>
            <wp:effectExtent l="0" t="0" r="889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/>
                    <a:srcRect l="31401" t="32414" r="33018" b="30575"/>
                    <a:stretch/>
                  </pic:blipFill>
                  <pic:spPr bwMode="auto">
                    <a:xfrm>
                      <a:off x="0" y="0"/>
                      <a:ext cx="5004166" cy="2927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74A" w:rsidRPr="00664E8B" w:rsidRDefault="00C4074A" w:rsidP="00267F70">
      <w:pPr>
        <w:pStyle w:val="ac"/>
        <w:spacing w:before="120" w:line="480" w:lineRule="auto"/>
        <w:rPr>
          <w:rFonts w:ascii="Calibri" w:hAnsi="Calibri"/>
          <w:color w:val="000000"/>
          <w:sz w:val="18"/>
          <w:szCs w:val="18"/>
          <w:lang w:val="en-US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</w:t>
      </w:r>
      <w:r>
        <w:rPr>
          <w:rFonts w:ascii="Calibri" w:hAnsi="Calibri"/>
          <w:color w:val="000000"/>
          <w:sz w:val="18"/>
          <w:szCs w:val="18"/>
          <w:lang w:val="en-GB"/>
        </w:rPr>
        <w:t>-</w:t>
      </w:r>
      <w:r>
        <w:rPr>
          <w:rFonts w:ascii="Calibri" w:hAnsi="Calibri"/>
          <w:color w:val="000000"/>
          <w:sz w:val="18"/>
          <w:szCs w:val="18"/>
          <w:lang w:val="en-US"/>
        </w:rPr>
        <w:t>October</w:t>
      </w:r>
      <w:r w:rsidRPr="00955FE8"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20</w:t>
      </w:r>
      <w:r w:rsidRPr="00664E8B">
        <w:rPr>
          <w:rFonts w:ascii="Calibri" w:hAnsi="Calibri"/>
          <w:color w:val="000000"/>
          <w:sz w:val="18"/>
          <w:szCs w:val="18"/>
          <w:lang w:val="en-US"/>
        </w:rPr>
        <w:t>20</w:t>
      </w:r>
    </w:p>
    <w:tbl>
      <w:tblPr>
        <w:tblW w:w="9498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701"/>
        <w:gridCol w:w="1702"/>
      </w:tblGrid>
      <w:tr w:rsidR="00C4074A" w:rsidRPr="00A27E07" w:rsidTr="00267F70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Million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%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C4074A" w:rsidRPr="00A27E07" w:rsidTr="00267F70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74A" w:rsidRPr="00D16D1C" w:rsidRDefault="00C4074A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C4074A" w:rsidRPr="00A27E07" w:rsidTr="00267F70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C4074A" w:rsidRPr="006202D8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39 219,1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:rsidR="00C4074A" w:rsidRPr="006202D8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31 257,3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4074A" w:rsidRPr="006202D8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C4074A" w:rsidRPr="006202D8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C4074A" w:rsidRPr="00A27E07" w:rsidTr="00267F70">
        <w:trPr>
          <w:cantSplit/>
          <w:trHeight w:val="135"/>
        </w:trPr>
        <w:tc>
          <w:tcPr>
            <w:tcW w:w="2268" w:type="dxa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center"/>
          </w:tcPr>
          <w:p w:rsidR="00C4074A" w:rsidRPr="00FF26E6" w:rsidRDefault="00C4074A" w:rsidP="00267F70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C4074A" w:rsidRPr="00FF26E6" w:rsidRDefault="00C4074A" w:rsidP="00267F70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C4074A" w:rsidRPr="00FF26E6" w:rsidRDefault="00C4074A" w:rsidP="00267F70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2" w:type="dxa"/>
            <w:vAlign w:val="center"/>
          </w:tcPr>
          <w:p w:rsidR="00C4074A" w:rsidRPr="00FF26E6" w:rsidRDefault="00C4074A" w:rsidP="00267F70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C4074A" w:rsidRPr="00A27E07" w:rsidTr="00267F70">
        <w:trPr>
          <w:cantSplit/>
          <w:trHeight w:val="53"/>
        </w:trPr>
        <w:tc>
          <w:tcPr>
            <w:tcW w:w="2268" w:type="dxa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8,2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5,8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C4074A" w:rsidRPr="00A27E07" w:rsidTr="00267F70">
        <w:trPr>
          <w:cantSplit/>
          <w:trHeight w:val="90"/>
        </w:trPr>
        <w:tc>
          <w:tcPr>
            <w:tcW w:w="2268" w:type="dxa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54,5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526,7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1,7</w:t>
            </w:r>
          </w:p>
        </w:tc>
      </w:tr>
      <w:tr w:rsidR="00C4074A" w:rsidRPr="00A27E07" w:rsidTr="00267F70">
        <w:trPr>
          <w:cantSplit/>
          <w:trHeight w:val="66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28,9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28,4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</w:tr>
      <w:tr w:rsidR="00C4074A" w:rsidRPr="00A27E07" w:rsidTr="00267F70">
        <w:trPr>
          <w:cantSplit/>
          <w:trHeight w:val="131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7 639,7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4 929,8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19,5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15,8</w:t>
            </w:r>
          </w:p>
        </w:tc>
      </w:tr>
      <w:tr w:rsidR="00C4074A" w:rsidRPr="00A27E07" w:rsidTr="00267F70">
        <w:trPr>
          <w:cantSplit/>
          <w:trHeight w:val="139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1 514,6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654,6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3,9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2,1</w:t>
            </w:r>
          </w:p>
        </w:tc>
      </w:tr>
      <w:tr w:rsidR="00C4074A" w:rsidRPr="00A27E07" w:rsidTr="00267F70">
        <w:trPr>
          <w:cantSplit/>
          <w:trHeight w:val="137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Germany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187,1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1 428,6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4,6</w:t>
            </w:r>
          </w:p>
        </w:tc>
      </w:tr>
      <w:tr w:rsidR="00C4074A" w:rsidRPr="00A27E07" w:rsidTr="00267F70">
        <w:trPr>
          <w:cantSplit/>
          <w:trHeight w:val="137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1 203,4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17,7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3,1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</w:tr>
      <w:tr w:rsidR="00C4074A" w:rsidRPr="00A27E07" w:rsidTr="00267F70">
        <w:trPr>
          <w:cantSplit/>
          <w:trHeight w:val="175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93,2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84,5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0,3</w:t>
            </w:r>
          </w:p>
        </w:tc>
      </w:tr>
      <w:tr w:rsidR="00C4074A" w:rsidRPr="00A27E07" w:rsidTr="00267F70">
        <w:trPr>
          <w:cantSplit/>
          <w:trHeight w:val="130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5 479,1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751,5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14,0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2,4</w:t>
            </w:r>
          </w:p>
        </w:tc>
      </w:tr>
      <w:tr w:rsidR="00C4074A" w:rsidRPr="00A27E07" w:rsidTr="00267F70">
        <w:trPr>
          <w:cantSplit/>
          <w:trHeight w:val="81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641,1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406,4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1,3</w:t>
            </w:r>
          </w:p>
        </w:tc>
      </w:tr>
      <w:tr w:rsidR="00C4074A" w:rsidRPr="00A27E07" w:rsidTr="00267F70">
        <w:trPr>
          <w:cantSplit/>
          <w:trHeight w:val="136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452,0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203,0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C4074A" w:rsidRPr="00A27E07" w:rsidTr="00267F70">
        <w:trPr>
          <w:cantSplit/>
          <w:trHeight w:val="141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2 590,0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173,6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6,6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C4074A" w:rsidRPr="00A27E07" w:rsidTr="00267F70">
        <w:trPr>
          <w:cantSplit/>
          <w:trHeight w:val="53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903,1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4 787,1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2,3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15,3</w:t>
            </w:r>
          </w:p>
        </w:tc>
      </w:tr>
      <w:tr w:rsidR="00C4074A" w:rsidRPr="00A27E07" w:rsidTr="00267F70">
        <w:trPr>
          <w:cantSplit/>
          <w:trHeight w:val="53"/>
        </w:trPr>
        <w:tc>
          <w:tcPr>
            <w:tcW w:w="2268" w:type="dxa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1 070,6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63,2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2,7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</w:tr>
      <w:tr w:rsidR="00C4074A" w:rsidRPr="00A27E07" w:rsidTr="00267F70">
        <w:trPr>
          <w:cantSplit/>
          <w:trHeight w:val="133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3 945,1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10 709,2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10,1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34,3</w:t>
            </w:r>
          </w:p>
        </w:tc>
      </w:tr>
      <w:tr w:rsidR="00C4074A" w:rsidRPr="00A27E07" w:rsidTr="00267F70">
        <w:trPr>
          <w:cantSplit/>
          <w:trHeight w:val="179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887,6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155,9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2,3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C4074A" w:rsidRPr="00A27E07" w:rsidTr="00267F70">
        <w:trPr>
          <w:cantSplit/>
          <w:trHeight w:val="140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1 305,4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137,6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3,3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0,4</w:t>
            </w:r>
          </w:p>
        </w:tc>
      </w:tr>
      <w:tr w:rsidR="00C4074A" w:rsidRPr="00A27E07" w:rsidTr="00267F70">
        <w:trPr>
          <w:cantSplit/>
          <w:trHeight w:val="53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1 773,2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775,4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4,5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2,5</w:t>
            </w:r>
          </w:p>
        </w:tc>
      </w:tr>
      <w:tr w:rsidR="00C4074A" w:rsidRPr="00A27E07" w:rsidTr="00267F70">
        <w:trPr>
          <w:cantSplit/>
          <w:trHeight w:val="128"/>
        </w:trPr>
        <w:tc>
          <w:tcPr>
            <w:tcW w:w="2268" w:type="dxa"/>
            <w:vAlign w:val="bottom"/>
          </w:tcPr>
          <w:p w:rsidR="00C4074A" w:rsidRPr="00F23719" w:rsidRDefault="00C4074A" w:rsidP="00C4074A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342,4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281,4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</w:tr>
      <w:tr w:rsidR="00C4074A" w:rsidRPr="00A27E07" w:rsidTr="00267F70">
        <w:trPr>
          <w:cantSplit/>
          <w:trHeight w:val="66"/>
        </w:trPr>
        <w:tc>
          <w:tcPr>
            <w:tcW w:w="2268" w:type="dxa"/>
            <w:vAlign w:val="bottom"/>
          </w:tcPr>
          <w:p w:rsidR="00C4074A" w:rsidRPr="00F23719" w:rsidRDefault="00C4074A" w:rsidP="00DD73BF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512,3</w:t>
            </w:r>
          </w:p>
        </w:tc>
        <w:tc>
          <w:tcPr>
            <w:tcW w:w="1914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939,6</w:t>
            </w:r>
          </w:p>
        </w:tc>
        <w:tc>
          <w:tcPr>
            <w:tcW w:w="1701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1,3</w:t>
            </w:r>
          </w:p>
        </w:tc>
        <w:tc>
          <w:tcPr>
            <w:tcW w:w="1702" w:type="dxa"/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3,0</w:t>
            </w:r>
          </w:p>
        </w:tc>
      </w:tr>
      <w:tr w:rsidR="00C4074A" w:rsidRPr="00A27E07" w:rsidTr="00267F70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C4074A" w:rsidRPr="00F23719" w:rsidRDefault="00C4074A" w:rsidP="00DD73BF">
            <w:pPr>
              <w:ind w:left="-737"/>
              <w:rPr>
                <w:rFonts w:ascii="Calibri" w:hAnsi="Calibri" w:cs="Arial CYR"/>
                <w:bCs/>
                <w:sz w:val="14"/>
                <w:szCs w:val="14"/>
              </w:rPr>
            </w:pPr>
            <w:r w:rsidRPr="00F23719">
              <w:rPr>
                <w:rFonts w:ascii="Calibri" w:hAnsi="Calibri" w:cs="Arial CYR"/>
                <w:bCs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1 634,3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637,8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4,2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C4074A" w:rsidRPr="00FD218B" w:rsidRDefault="00C4074A" w:rsidP="00267F70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D218B">
              <w:rPr>
                <w:rFonts w:ascii="Calibri" w:hAnsi="Calibri" w:cs="Arial CYR"/>
                <w:bCs/>
                <w:sz w:val="14"/>
                <w:szCs w:val="14"/>
              </w:rPr>
              <w:t>2,0</w:t>
            </w:r>
          </w:p>
        </w:tc>
      </w:tr>
    </w:tbl>
    <w:p w:rsidR="00003EDC" w:rsidRPr="005D0BAB" w:rsidRDefault="00A03650" w:rsidP="00C26B2C">
      <w:pPr>
        <w:pStyle w:val="21"/>
        <w:keepNext w:val="0"/>
        <w:widowControl w:val="0"/>
        <w:rPr>
          <w:rFonts w:asciiTheme="minorHAnsi" w:hAnsiTheme="minorHAnsi" w:cs="Calibri"/>
          <w:sz w:val="20"/>
          <w:lang w:val="en-US"/>
        </w:rPr>
      </w:pPr>
      <w:r w:rsidRPr="005D0BAB">
        <w:rPr>
          <w:rFonts w:asciiTheme="minorHAnsi" w:hAnsiTheme="minorHAnsi" w:cs="Calibri"/>
          <w:sz w:val="20"/>
          <w:lang w:val="en-GB"/>
        </w:rPr>
        <w:lastRenderedPageBreak/>
        <w:t>Agriculture, forestry</w:t>
      </w:r>
      <w:r w:rsidR="00285563" w:rsidRPr="005D0BAB">
        <w:rPr>
          <w:rFonts w:asciiTheme="minorHAnsi" w:hAnsiTheme="minorHAnsi" w:cs="Calibri"/>
          <w:sz w:val="20"/>
          <w:lang w:val="en-GB"/>
        </w:rPr>
        <w:t xml:space="preserve">, </w:t>
      </w:r>
      <w:r w:rsidR="00285563" w:rsidRPr="005D0BAB">
        <w:rPr>
          <w:rFonts w:asciiTheme="minorHAnsi" w:hAnsiTheme="minorHAnsi"/>
          <w:sz w:val="20"/>
          <w:lang w:val="en-US"/>
        </w:rPr>
        <w:t>hunting</w:t>
      </w:r>
      <w:r w:rsidRPr="005D0BAB">
        <w:rPr>
          <w:rFonts w:asciiTheme="minorHAnsi" w:hAnsiTheme="minorHAnsi" w:cs="Calibri"/>
          <w:sz w:val="20"/>
          <w:lang w:val="en-GB"/>
        </w:rPr>
        <w:t xml:space="preserve"> and fisheries statistics</w:t>
      </w:r>
      <w:bookmarkStart w:id="0" w:name="_Toc506022152"/>
      <w:bookmarkStart w:id="1" w:name="_Toc506022156"/>
    </w:p>
    <w:p w:rsidR="005D0BAB" w:rsidRPr="00A5399E" w:rsidRDefault="005D0BAB" w:rsidP="005D0BAB">
      <w:pPr>
        <w:pStyle w:val="ac"/>
        <w:spacing w:line="360" w:lineRule="auto"/>
        <w:rPr>
          <w:rFonts w:ascii="Calibri" w:hAnsi="Calibri" w:cs="Arial"/>
          <w:color w:val="000000"/>
          <w:sz w:val="18"/>
          <w:szCs w:val="18"/>
          <w:lang w:val="en-GB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5D0BAB" w:rsidRPr="00D755A2" w:rsidTr="004B4C7C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BAB" w:rsidRPr="00A5399E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0BAB" w:rsidRPr="00A5399E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</w:t>
            </w: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0BAB" w:rsidRPr="00A5399E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5D0BAB" w:rsidRPr="00A5399E" w:rsidTr="004B4C7C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BAB" w:rsidRPr="00A5399E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7046DA" w:rsidRDefault="005D0BAB" w:rsidP="004B4C7C">
            <w:pPr>
              <w:pStyle w:val="af0"/>
              <w:ind w:firstLine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November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7046DA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November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0BAB" w:rsidRPr="007046DA" w:rsidRDefault="005D0BAB" w:rsidP="004B4C7C">
            <w:pPr>
              <w:pStyle w:val="af0"/>
              <w:ind w:firstLine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November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0BAB" w:rsidRPr="007046DA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November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2020</w:t>
            </w:r>
          </w:p>
        </w:tc>
      </w:tr>
      <w:tr w:rsidR="005D0BAB" w:rsidRPr="002C2618" w:rsidTr="004B4C7C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0BAB" w:rsidRPr="002C2618" w:rsidRDefault="005D0BAB" w:rsidP="004B4C7C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530,2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5 925,3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105,3</w:t>
            </w:r>
          </w:p>
        </w:tc>
      </w:tr>
      <w:tr w:rsidR="005D0BAB" w:rsidRPr="002C2618" w:rsidTr="004B4C7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Pr="002C2618" w:rsidRDefault="005D0BAB" w:rsidP="004B4C7C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/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/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/>
        </w:tc>
      </w:tr>
      <w:tr w:rsidR="005D0BAB" w:rsidRPr="002C2618" w:rsidTr="004B4C7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Pr="002C2618" w:rsidRDefault="005D0BAB" w:rsidP="004B4C7C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2 304,3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5D0BAB" w:rsidRPr="002C2618" w:rsidTr="004B4C7C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Pr="002C2618" w:rsidRDefault="005D0BAB" w:rsidP="004B4C7C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3 583,1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5D0BAB" w:rsidRPr="002C2618" w:rsidTr="004B4C7C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Pr="002C2618" w:rsidRDefault="005D0BAB" w:rsidP="004B4C7C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13,4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D0BAB" w:rsidRPr="002C2618" w:rsidTr="004B4C7C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D0BAB" w:rsidRPr="005D0BAB" w:rsidRDefault="005D0BAB" w:rsidP="004B4C7C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5D0BA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D0BAB" w:rsidRPr="002C2618" w:rsidTr="004B4C7C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D0BAB" w:rsidRPr="005D0BAB" w:rsidRDefault="005D0BAB" w:rsidP="004B4C7C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5D0BA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D0BAB" w:rsidRPr="002C2618" w:rsidTr="004B4C7C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0BAB" w:rsidRPr="005D0BAB" w:rsidRDefault="005D0BAB" w:rsidP="004B4C7C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5D0BA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9,7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BAB" w:rsidRDefault="005D0BAB" w:rsidP="004B4C7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5D0BAB" w:rsidRPr="00A5399E" w:rsidRDefault="005D0BAB" w:rsidP="005D0BAB">
      <w:pPr>
        <w:pStyle w:val="3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A5399E">
        <w:rPr>
          <w:rFonts w:ascii="Calibri" w:hAnsi="Calibri"/>
          <w:color w:val="000000"/>
          <w:sz w:val="18"/>
          <w:szCs w:val="18"/>
          <w:lang w:val="en-US"/>
        </w:rPr>
        <w:t xml:space="preserve">Production of main livestock in </w:t>
      </w:r>
      <w:r w:rsidRPr="00F312D1">
        <w:rPr>
          <w:rFonts w:ascii="Calibri" w:hAnsi="Calibri"/>
          <w:color w:val="000000"/>
          <w:sz w:val="18"/>
          <w:szCs w:val="18"/>
          <w:lang w:val="en-US"/>
        </w:rPr>
        <w:t>January-</w:t>
      </w:r>
      <w:r>
        <w:rPr>
          <w:rFonts w:ascii="Calibri" w:hAnsi="Calibri"/>
          <w:color w:val="000000"/>
          <w:sz w:val="18"/>
          <w:szCs w:val="18"/>
          <w:lang w:val="en-US"/>
        </w:rPr>
        <w:t>November</w:t>
      </w:r>
      <w:r w:rsidRPr="007C405F">
        <w:rPr>
          <w:rFonts w:ascii="Calibri" w:hAnsi="Calibri"/>
          <w:color w:val="000000"/>
          <w:sz w:val="18"/>
          <w:szCs w:val="18"/>
          <w:lang w:val="en-US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2020</w:t>
      </w:r>
    </w:p>
    <w:p w:rsidR="005D0BAB" w:rsidRPr="00A5399E" w:rsidRDefault="00E009E4" w:rsidP="005D0BAB">
      <w:pPr>
        <w:ind w:firstLine="0"/>
        <w:jc w:val="center"/>
        <w:rPr>
          <w:rFonts w:ascii="Calibri" w:hAnsi="Calibri"/>
          <w:noProof/>
          <w:color w:val="000000"/>
        </w:rPr>
      </w:pPr>
      <w:r w:rsidRPr="00E009E4">
        <w:rPr>
          <w:rFonts w:ascii="Calibri" w:hAnsi="Calibri"/>
          <w:noProof/>
          <w:color w:val="000000"/>
        </w:rPr>
        <w:drawing>
          <wp:inline distT="0" distB="0" distL="0" distR="0">
            <wp:extent cx="4894262" cy="29972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D0BAB" w:rsidRDefault="005D0BAB" w:rsidP="005D0BAB">
      <w:pPr>
        <w:pStyle w:val="ac"/>
        <w:spacing w:before="0" w:after="0"/>
        <w:rPr>
          <w:rFonts w:ascii="Calibri" w:hAnsi="Calibri" w:cs="Arial"/>
          <w:color w:val="000000"/>
          <w:sz w:val="18"/>
          <w:szCs w:val="18"/>
        </w:rPr>
      </w:pPr>
    </w:p>
    <w:p w:rsidR="005D0BAB" w:rsidRPr="0008388D" w:rsidRDefault="005D0BAB" w:rsidP="005D0BAB">
      <w:pPr>
        <w:pStyle w:val="ac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A5399E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>
        <w:rPr>
          <w:rFonts w:ascii="Calibri" w:hAnsi="Calibri"/>
          <w:color w:val="000000"/>
          <w:sz w:val="18"/>
          <w:szCs w:val="18"/>
          <w:lang w:val="en-US"/>
        </w:rPr>
        <w:t xml:space="preserve">December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1, </w:t>
      </w:r>
      <w:r>
        <w:rPr>
          <w:rFonts w:ascii="Calibri" w:hAnsi="Calibri" w:cs="Arial"/>
          <w:color w:val="000000"/>
          <w:sz w:val="18"/>
          <w:szCs w:val="18"/>
          <w:lang w:val="en-GB"/>
        </w:rPr>
        <w:t>2020</w:t>
      </w:r>
    </w:p>
    <w:p w:rsidR="005D0BAB" w:rsidRPr="00F312D1" w:rsidRDefault="005D0BAB" w:rsidP="005D0BAB">
      <w:pPr>
        <w:pStyle w:val="a0"/>
        <w:rPr>
          <w:lang w:val="en-US"/>
        </w:rPr>
      </w:pP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5D0BAB" w:rsidRPr="002C2618" w:rsidTr="004B4C7C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Of which</w:t>
            </w:r>
          </w:p>
        </w:tc>
      </w:tr>
      <w:tr w:rsidR="005D0BAB" w:rsidRPr="002C2618" w:rsidTr="004B4C7C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5D0BAB" w:rsidRPr="002C2618" w:rsidTr="004B4C7C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AB" w:rsidRPr="002C2618" w:rsidRDefault="005D0BAB" w:rsidP="004B4C7C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2C2618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12.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12.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5722CC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12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.201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BAB" w:rsidRPr="002C2618" w:rsidRDefault="005D0BAB" w:rsidP="004B4C7C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12.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9</w:t>
            </w:r>
          </w:p>
        </w:tc>
      </w:tr>
      <w:tr w:rsidR="005D0BAB" w:rsidRPr="00867904" w:rsidTr="004B4C7C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5D0BAB" w:rsidRPr="002C2618" w:rsidRDefault="005D0BAB" w:rsidP="004B4C7C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7 725,5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761,5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2 883,8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4 080,1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5D0BAB" w:rsidRPr="00867904" w:rsidTr="004B4C7C">
        <w:trPr>
          <w:cantSplit/>
          <w:trHeight w:val="52"/>
        </w:trPr>
        <w:tc>
          <w:tcPr>
            <w:tcW w:w="1560" w:type="dxa"/>
          </w:tcPr>
          <w:p w:rsidR="005D0BAB" w:rsidRPr="002C2618" w:rsidRDefault="005D0BAB" w:rsidP="004B4C7C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4 019,5</w:t>
            </w:r>
          </w:p>
        </w:tc>
        <w:tc>
          <w:tcPr>
            <w:tcW w:w="992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280,7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1 554,3</w:t>
            </w:r>
          </w:p>
        </w:tc>
        <w:tc>
          <w:tcPr>
            <w:tcW w:w="1017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2 184,6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5D0BAB" w:rsidRPr="00867904" w:rsidTr="004B4C7C">
        <w:trPr>
          <w:cantSplit/>
          <w:trHeight w:val="52"/>
        </w:trPr>
        <w:tc>
          <w:tcPr>
            <w:tcW w:w="1560" w:type="dxa"/>
          </w:tcPr>
          <w:p w:rsidR="005D0BAB" w:rsidRPr="002C2618" w:rsidRDefault="005D0BAB" w:rsidP="004B4C7C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18 243,9</w:t>
            </w:r>
          </w:p>
        </w:tc>
        <w:tc>
          <w:tcPr>
            <w:tcW w:w="992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988,7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8 007,7</w:t>
            </w:r>
          </w:p>
        </w:tc>
        <w:tc>
          <w:tcPr>
            <w:tcW w:w="1017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9 247,5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D0BAB" w:rsidRPr="00867904" w:rsidTr="004B4C7C">
        <w:trPr>
          <w:cantSplit/>
          <w:trHeight w:val="52"/>
        </w:trPr>
        <w:tc>
          <w:tcPr>
            <w:tcW w:w="1560" w:type="dxa"/>
          </w:tcPr>
          <w:p w:rsidR="005D0BAB" w:rsidRPr="002C2618" w:rsidRDefault="005D0BAB" w:rsidP="004B4C7C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2 348,1</w:t>
            </w:r>
          </w:p>
        </w:tc>
        <w:tc>
          <w:tcPr>
            <w:tcW w:w="992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22,5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124,1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773,4</w:t>
            </w:r>
          </w:p>
        </w:tc>
        <w:tc>
          <w:tcPr>
            <w:tcW w:w="1017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1 552,2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5D0BAB" w:rsidRPr="00867904" w:rsidTr="004B4C7C">
        <w:trPr>
          <w:cantSplit/>
          <w:trHeight w:val="62"/>
        </w:trPr>
        <w:tc>
          <w:tcPr>
            <w:tcW w:w="1560" w:type="dxa"/>
          </w:tcPr>
          <w:p w:rsidR="005D0BAB" w:rsidRPr="002C2618" w:rsidRDefault="005D0BAB" w:rsidP="004B4C7C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913,2</w:t>
            </w:r>
          </w:p>
        </w:tc>
        <w:tc>
          <w:tcPr>
            <w:tcW w:w="992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251,8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  <w:tc>
          <w:tcPr>
            <w:tcW w:w="1017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544,2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5D0BAB" w:rsidRPr="00867904" w:rsidTr="004B4C7C">
        <w:trPr>
          <w:cantSplit/>
          <w:trHeight w:val="52"/>
        </w:trPr>
        <w:tc>
          <w:tcPr>
            <w:tcW w:w="1560" w:type="dxa"/>
          </w:tcPr>
          <w:p w:rsidR="005D0BAB" w:rsidRPr="002C2618" w:rsidRDefault="005D0BAB" w:rsidP="004B4C7C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2 955,3</w:t>
            </w:r>
          </w:p>
        </w:tc>
        <w:tc>
          <w:tcPr>
            <w:tcW w:w="992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199,0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1 431,3</w:t>
            </w:r>
          </w:p>
        </w:tc>
        <w:tc>
          <w:tcPr>
            <w:tcW w:w="1017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1 324,9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5D0BAB" w:rsidRPr="00867904" w:rsidTr="004B4C7C">
        <w:trPr>
          <w:cantSplit/>
          <w:trHeight w:val="81"/>
        </w:trPr>
        <w:tc>
          <w:tcPr>
            <w:tcW w:w="1560" w:type="dxa"/>
          </w:tcPr>
          <w:p w:rsidR="005D0BAB" w:rsidRPr="002C2618" w:rsidRDefault="005D0BAB" w:rsidP="004B4C7C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229,2</w:t>
            </w:r>
          </w:p>
        </w:tc>
        <w:tc>
          <w:tcPr>
            <w:tcW w:w="992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15,8</w:t>
            </w:r>
          </w:p>
        </w:tc>
        <w:tc>
          <w:tcPr>
            <w:tcW w:w="1134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017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1018" w:type="dxa"/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5D0BAB" w:rsidRPr="00867904" w:rsidTr="004B4C7C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5D0BAB" w:rsidRPr="002C2618" w:rsidRDefault="005D0BAB" w:rsidP="004B4C7C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45 298,4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29 950,0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609,0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14 739,4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5D0BAB" w:rsidRDefault="005D0BAB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</w:tbl>
    <w:p w:rsidR="005D0BAB" w:rsidRPr="003E50BD" w:rsidRDefault="005D0BAB" w:rsidP="005D0BAB">
      <w:pPr>
        <w:ind w:firstLine="0"/>
        <w:rPr>
          <w:rFonts w:ascii="Calibri" w:hAnsi="Calibri" w:cs="Arial"/>
          <w:color w:val="000000"/>
          <w:sz w:val="14"/>
          <w:szCs w:val="14"/>
          <w:lang w:val="en-GB"/>
        </w:rPr>
      </w:pPr>
    </w:p>
    <w:p w:rsidR="002645F0" w:rsidRPr="00F32EA7" w:rsidRDefault="001863FD" w:rsidP="001F2CA6">
      <w:pPr>
        <w:pStyle w:val="ac"/>
        <w:pageBreakBefore/>
        <w:spacing w:before="120" w:after="120"/>
        <w:jc w:val="left"/>
        <w:rPr>
          <w:rFonts w:asciiTheme="minorHAnsi" w:hAnsiTheme="minorHAnsi"/>
          <w:sz w:val="18"/>
          <w:szCs w:val="18"/>
          <w:lang w:val="en-GB"/>
        </w:rPr>
      </w:pPr>
      <w:r w:rsidRPr="00F32EA7">
        <w:rPr>
          <w:rFonts w:asciiTheme="minorHAnsi" w:hAnsiTheme="minorHAnsi" w:cs="Calibri"/>
          <w:sz w:val="20"/>
          <w:lang w:val="en-GB"/>
        </w:rPr>
        <w:lastRenderedPageBreak/>
        <w:t>Industrial production statistics</w:t>
      </w:r>
      <w:r w:rsidR="002645F0" w:rsidRPr="00F32EA7">
        <w:rPr>
          <w:rFonts w:asciiTheme="minorHAnsi" w:hAnsiTheme="minorHAnsi"/>
          <w:sz w:val="18"/>
          <w:szCs w:val="18"/>
          <w:lang w:val="en-GB"/>
        </w:rPr>
        <w:t xml:space="preserve"> </w:t>
      </w:r>
    </w:p>
    <w:bookmarkEnd w:id="0"/>
    <w:p w:rsidR="00F32EA7" w:rsidRPr="00CB5EBE" w:rsidRDefault="00F32EA7" w:rsidP="00267F70">
      <w:pPr>
        <w:pStyle w:val="ac"/>
        <w:spacing w:before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F32EA7" w:rsidRPr="00D755A2" w:rsidTr="00267F70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</w:t>
            </w:r>
            <w:r w:rsidRPr="00D234E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B215E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F32EA7" w:rsidRPr="00CB5EBE" w:rsidTr="00267F70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1A3BD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</w:t>
            </w:r>
            <w:r w:rsidRPr="00506C9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</w:t>
            </w:r>
            <w:r w:rsidRPr="00556383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7D00BB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to</w:t>
            </w:r>
            <w:r w:rsidRPr="007D00BB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D00BB">
              <w:rPr>
                <w:rFonts w:ascii="Calibri" w:hAnsi="Calibri" w:cs="Calibri"/>
                <w:sz w:val="14"/>
                <w:szCs w:val="14"/>
                <w:lang w:val="en-US"/>
              </w:rPr>
              <w:t>Novem</w:t>
            </w:r>
            <w:r w:rsidRPr="007D00BB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ber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F32EA7" w:rsidRPr="00CB5EBE" w:rsidTr="00267F70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F32EA7" w:rsidRPr="00CB5EBE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32EA7" w:rsidRPr="009A4D82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AD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F32EA7" w:rsidRPr="00CB5EBE" w:rsidTr="00267F70">
        <w:trPr>
          <w:cantSplit/>
          <w:trHeight w:val="161"/>
        </w:trPr>
        <w:tc>
          <w:tcPr>
            <w:tcW w:w="3828" w:type="dxa"/>
          </w:tcPr>
          <w:p w:rsidR="00F32EA7" w:rsidRPr="00CB5EBE" w:rsidRDefault="00F32EA7" w:rsidP="00267F70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985" w:type="dxa"/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2268" w:type="dxa"/>
            <w:vAlign w:val="bottom"/>
          </w:tcPr>
          <w:p w:rsidR="00F32EA7" w:rsidRPr="00F3293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AD">
              <w:rPr>
                <w:rFonts w:ascii="Calibri" w:hAnsi="Calibri" w:cs="Calibri"/>
                <w:sz w:val="14"/>
                <w:szCs w:val="14"/>
              </w:rPr>
              <w:t>44,1</w:t>
            </w:r>
          </w:p>
        </w:tc>
      </w:tr>
      <w:tr w:rsidR="00F32EA7" w:rsidRPr="00CB5EBE" w:rsidTr="00267F70">
        <w:trPr>
          <w:cantSplit/>
          <w:trHeight w:val="125"/>
        </w:trPr>
        <w:tc>
          <w:tcPr>
            <w:tcW w:w="3828" w:type="dxa"/>
          </w:tcPr>
          <w:p w:rsidR="00F32EA7" w:rsidRPr="00CB5EBE" w:rsidRDefault="00F32EA7" w:rsidP="00267F7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985" w:type="dxa"/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2268" w:type="dxa"/>
            <w:vAlign w:val="bottom"/>
          </w:tcPr>
          <w:p w:rsidR="00F32EA7" w:rsidRPr="00F3293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AD">
              <w:rPr>
                <w:rFonts w:ascii="Calibri" w:hAnsi="Calibri" w:cs="Calibri"/>
                <w:sz w:val="14"/>
                <w:szCs w:val="14"/>
              </w:rPr>
              <w:t>48,5</w:t>
            </w:r>
          </w:p>
        </w:tc>
      </w:tr>
      <w:tr w:rsidR="00F32EA7" w:rsidRPr="00CB5EBE" w:rsidTr="00267F70">
        <w:trPr>
          <w:cantSplit/>
        </w:trPr>
        <w:tc>
          <w:tcPr>
            <w:tcW w:w="3828" w:type="dxa"/>
          </w:tcPr>
          <w:p w:rsidR="00F32EA7" w:rsidRPr="00CB5EBE" w:rsidRDefault="00F32EA7" w:rsidP="00267F70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985" w:type="dxa"/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  <w:tc>
          <w:tcPr>
            <w:tcW w:w="2268" w:type="dxa"/>
            <w:vAlign w:val="bottom"/>
          </w:tcPr>
          <w:p w:rsidR="00F32EA7" w:rsidRPr="009A4D82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AD">
              <w:rPr>
                <w:rFonts w:ascii="Calibri" w:hAnsi="Calibri" w:cs="Calibri"/>
                <w:sz w:val="14"/>
                <w:szCs w:val="14"/>
              </w:rPr>
              <w:t>6,4</w:t>
            </w:r>
          </w:p>
        </w:tc>
      </w:tr>
      <w:tr w:rsidR="00F32EA7" w:rsidRPr="00CB5EBE" w:rsidTr="00267F70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F32EA7" w:rsidRPr="00CB5EBE" w:rsidRDefault="00F32EA7" w:rsidP="00267F70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32EA7" w:rsidRPr="009A4D82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AD">
              <w:rPr>
                <w:rFonts w:ascii="Calibri" w:hAnsi="Calibri" w:cs="Calibri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</w:tbl>
    <w:p w:rsidR="00F32EA7" w:rsidRPr="00CB5EBE" w:rsidRDefault="00F32EA7" w:rsidP="00F32EA7">
      <w:pPr>
        <w:pStyle w:val="ac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F32EA7" w:rsidRPr="00CB5EBE" w:rsidTr="00267F70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4B4C7C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F32EA7" w:rsidRPr="00CB5EBE" w:rsidTr="00267F70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</w:t>
            </w:r>
            <w:r w:rsidRPr="00F70C7B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B215E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A00602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</w:t>
            </w:r>
            <w:r w:rsidRPr="00F70C7B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 w:rsidRPr="002036D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F70C7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215E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A55E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B215E6">
              <w:rPr>
                <w:lang w:val="en-US"/>
              </w:rPr>
              <w:t xml:space="preserve"> </w:t>
            </w:r>
            <w:r w:rsidRPr="007D00B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November  </w:t>
            </w:r>
            <w:r w:rsidRPr="007D00BB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2EA7" w:rsidRDefault="00F32EA7" w:rsidP="00267F70">
            <w:pPr>
              <w:pStyle w:val="a7"/>
              <w:rPr>
                <w:lang w:val="en-US"/>
              </w:rPr>
            </w:pPr>
            <w:r w:rsidRPr="00FE19B8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November 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  <w:r>
              <w:t xml:space="preserve"> </w:t>
            </w:r>
          </w:p>
          <w:p w:rsidR="00F32EA7" w:rsidRPr="00CB5EBE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E19B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November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F32EA7" w:rsidRPr="00A47FF0" w:rsidTr="00267F70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23 886 552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2 449 529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F32EA7" w:rsidRPr="00A47FF0" w:rsidTr="00267F70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10 538 611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1 021 718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301 025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32 291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89,7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7 377 617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677 804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7 115 820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659 717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261 797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18 087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1 972 385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202 778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426 743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45 143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1 545 641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157 635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EA7" w:rsidRPr="00A47FF0" w:rsidRDefault="00F32EA7" w:rsidP="00267F7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202 332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22 753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11 595 248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1 237 607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1 745 801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175 326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400 288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33 042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194 457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22 624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71,1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113 081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13 735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EA7" w:rsidRPr="00A47FF0" w:rsidRDefault="00F32EA7" w:rsidP="00267F7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61 862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7 394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40 648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5 294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126,7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10 571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1 048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57,6</w:t>
            </w:r>
          </w:p>
        </w:tc>
      </w:tr>
      <w:tr w:rsidR="00F32EA7" w:rsidRPr="00A47FF0" w:rsidTr="00267F70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20 704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2 381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F32EA7" w:rsidRPr="00A47FF0" w:rsidTr="00267F70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71 678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5 978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767 705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76 368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744 549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74 375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427 163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38 738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124 957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15 379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138,0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215 024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24 966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602 221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73 233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4 980 717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520 137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1 461 918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140 555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3 504 672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378 322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14 128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230 218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25 972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1 579 449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197 913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30 715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8 706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199,6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155 474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19 320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186 512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21 670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126,1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528 086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67 199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143,1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175 367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23 730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503 295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57 288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37 509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5 467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32 929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2 165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51,9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1 520 393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167 246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proofErr w:type="gramEnd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1 111 742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119 607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174 339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13 991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60,5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234 312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33 648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232 300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22 958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EA7" w:rsidRPr="00692F2D" w:rsidRDefault="00F32EA7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2F2D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</w:tbl>
    <w:p w:rsidR="00F32EA7" w:rsidRPr="00424EF7" w:rsidRDefault="00F32EA7" w:rsidP="00F32EA7">
      <w:pPr>
        <w:pStyle w:val="ac"/>
        <w:pageBreakBefore/>
        <w:rPr>
          <w:rFonts w:ascii="Calibri" w:hAnsi="Calibri"/>
          <w:color w:val="000000"/>
          <w:sz w:val="18"/>
          <w:szCs w:val="18"/>
          <w:lang w:val="en-GB"/>
        </w:rPr>
      </w:pPr>
      <w:r w:rsidRPr="00424EF7">
        <w:rPr>
          <w:rFonts w:ascii="Calibri" w:hAnsi="Calibri"/>
          <w:color w:val="000000"/>
          <w:sz w:val="18"/>
          <w:szCs w:val="18"/>
          <w:lang w:val="en-GB"/>
        </w:rPr>
        <w:lastRenderedPageBreak/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F32EA7" w:rsidRPr="00A47FF0" w:rsidTr="00267F70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F32EA7" w:rsidRPr="00A47FF0" w:rsidTr="00267F70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="00267F7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November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</w:t>
            </w:r>
            <w:r w:rsidRPr="00933A5A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7D00BB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  <w:r w:rsidRPr="007D00BB">
              <w:rPr>
                <w:rFonts w:ascii="Calibri" w:hAnsi="Calibri" w:cs="Calibri"/>
                <w:sz w:val="14"/>
                <w:szCs w:val="14"/>
                <w:lang w:val="en-US"/>
              </w:rPr>
              <w:t>November</w:t>
            </w:r>
            <w:r w:rsidRPr="007D00BB">
              <w:rPr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</w:t>
            </w:r>
            <w:r w:rsidRPr="00933A5A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ber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2EA7" w:rsidRPr="00A47FF0" w:rsidRDefault="00F32EA7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</w:t>
            </w:r>
            <w:r w:rsidRPr="00EE1F37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20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Novem</w:t>
            </w:r>
            <w:r w:rsidRPr="00EE1F3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F32EA7" w:rsidRPr="00A47FF0" w:rsidTr="00267F70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101 734,1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10 620,9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</w:tr>
      <w:tr w:rsidR="00F32EA7" w:rsidRPr="00A47FF0" w:rsidTr="00267F70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98 134,2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10 293,3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</w:tr>
      <w:tr w:rsidR="00F32EA7" w:rsidRPr="00A47FF0" w:rsidTr="00267F70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93 598,2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9 682,0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F32EA7" w:rsidRPr="00A47FF0" w:rsidTr="00267F70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3 599,9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327,6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84,0</w:t>
            </w:r>
          </w:p>
        </w:tc>
      </w:tr>
      <w:tr w:rsidR="00F32EA7" w:rsidRPr="00A47FF0" w:rsidTr="00267F70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67 003,1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5 782,0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11 521,3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1 114,1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</w:t>
            </w:r>
            <w:proofErr w:type="gram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21 006,9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2 038,0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</w:t>
            </w:r>
            <w:proofErr w:type="gram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29 413,5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2 498,6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41 922,9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4 069,3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285 766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24 592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166 557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16 786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79,1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115 972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17 904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132,6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532 229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49 449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21 902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2 439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121,5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173,2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3 034 230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284 883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80 574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6 646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74,5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567 491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46 089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135 592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35 406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60,7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170,4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165 519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13 995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20 125,0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2 375,9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119,4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13 161,1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1 420,0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648 925,2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50 772,7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15 316,1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1 636,3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80,4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100 305,9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12 105,2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148,9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242,3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8 127,4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10,0 есе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53,9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4 082,5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412,9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4 289,9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365,2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1 981,7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209,0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75,0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84,4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94 841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26 911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77,3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89,7</w:t>
            </w:r>
          </w:p>
        </w:tc>
      </w:tr>
      <w:tr w:rsidR="00F32EA7" w:rsidRPr="00A47FF0" w:rsidTr="00267F70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343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328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25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544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57,1</w:t>
            </w:r>
          </w:p>
        </w:tc>
      </w:tr>
      <w:tr w:rsidR="00F32EA7" w:rsidRPr="00A47FF0" w:rsidTr="00267F70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181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394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17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371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</w:t>
            </w:r>
            <w:proofErr w:type="gramEnd"/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418,2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561,3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65,1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253,2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850,2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932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535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119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746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579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921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352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504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285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829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201</w:t>
            </w:r>
            <w:r w:rsidRPr="0034173C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34173C">
              <w:rPr>
                <w:rFonts w:ascii="Calibri" w:hAnsi="Calibri" w:cs="Calibri"/>
                <w:sz w:val="14"/>
                <w:szCs w:val="14"/>
              </w:rPr>
              <w:t>170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159,8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2 010 881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180 920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F32EA7" w:rsidRPr="00A47FF0" w:rsidTr="00267F70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1 517 096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131 155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293 323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29 497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F32EA7" w:rsidRPr="00A47FF0" w:rsidTr="00267F70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442 583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34 641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79,4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1 528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154,5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198,4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2 266 482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311 043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40 296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3 642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37,3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22,8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97 562,3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10 042,3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F32EA7" w:rsidRPr="00A47FF0" w:rsidTr="00267F70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EA7" w:rsidRPr="00A47FF0" w:rsidRDefault="00F32EA7" w:rsidP="00267F7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EA7" w:rsidRPr="00A47FF0" w:rsidRDefault="00F32EA7" w:rsidP="00267F70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71 972,8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10 019,3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2EA7" w:rsidRPr="0034173C" w:rsidRDefault="00F32EA7" w:rsidP="00F32EA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4173C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</w:tbl>
    <w:p w:rsidR="002F3952" w:rsidRPr="007E0D8A" w:rsidRDefault="002F3952" w:rsidP="00762094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7E0D8A">
        <w:rPr>
          <w:rFonts w:asciiTheme="minorHAnsi" w:hAnsiTheme="minorHAnsi" w:cs="Calibri"/>
          <w:sz w:val="20"/>
          <w:lang w:val="en-GB"/>
        </w:rPr>
        <w:t>Transport</w:t>
      </w:r>
      <w:r w:rsidR="003A469B" w:rsidRPr="007E0D8A">
        <w:rPr>
          <w:rFonts w:asciiTheme="minorHAnsi" w:hAnsiTheme="minorHAnsi" w:cs="Calibri"/>
          <w:sz w:val="20"/>
          <w:lang w:val="en-GB"/>
        </w:rPr>
        <w:t xml:space="preserve"> statistics</w:t>
      </w:r>
    </w:p>
    <w:bookmarkEnd w:id="1"/>
    <w:p w:rsidR="007E0D8A" w:rsidRPr="00D26749" w:rsidRDefault="007E0D8A" w:rsidP="00267F70">
      <w:pPr>
        <w:pStyle w:val="ac"/>
        <w:spacing w:before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7E0D8A" w:rsidRPr="00D26749" w:rsidTr="00267F7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D8A" w:rsidRPr="00BD7B63" w:rsidRDefault="007E0D8A" w:rsidP="00267F70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0D8A" w:rsidRPr="00D26749" w:rsidRDefault="007E0D8A" w:rsidP="00267F70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D8A" w:rsidRPr="00D26749" w:rsidRDefault="007E0D8A" w:rsidP="00267F70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0D8A" w:rsidRPr="00D26749" w:rsidRDefault="007E0D8A" w:rsidP="00267F70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0D8A" w:rsidRPr="00FE3558" w:rsidRDefault="007E0D8A" w:rsidP="00267F70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201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533 501,0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96,1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274 766,2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104,5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144 595,7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86,8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113 433,3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90,9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595,0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96,9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48,7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65,6</w:t>
            </w:r>
          </w:p>
        </w:tc>
      </w:tr>
      <w:tr w:rsidR="007E0D8A" w:rsidRPr="00D26749" w:rsidTr="00267F70">
        <w:trPr>
          <w:cantSplit/>
          <w:trHeight w:val="66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62,1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433,2</w:t>
            </w:r>
          </w:p>
        </w:tc>
      </w:tr>
    </w:tbl>
    <w:p w:rsidR="007E0D8A" w:rsidRPr="00D26749" w:rsidRDefault="007E0D8A" w:rsidP="007E0D8A">
      <w:pPr>
        <w:pStyle w:val="a4"/>
        <w:spacing w:before="0"/>
        <w:ind w:hanging="567"/>
        <w:rPr>
          <w:rFonts w:ascii="Calibri" w:hAnsi="Calibri" w:cs="Arial"/>
          <w:color w:val="000000"/>
          <w:sz w:val="14"/>
          <w:szCs w:val="14"/>
          <w:lang w:val="en-GB"/>
        </w:rPr>
      </w:pPr>
      <w:r w:rsidRPr="00D26749">
        <w:rPr>
          <w:rFonts w:ascii="Calibri" w:hAnsi="Calibri" w:cs="Arial"/>
          <w:color w:val="000000"/>
          <w:sz w:val="14"/>
          <w:szCs w:val="14"/>
          <w:vertAlign w:val="superscript"/>
          <w:lang w:val="en-GB"/>
        </w:rPr>
        <w:t>*</w:t>
      </w:r>
      <w:r w:rsidRPr="00D26749">
        <w:rPr>
          <w:rFonts w:ascii="Calibri" w:hAnsi="Calibri" w:cs="Arial"/>
          <w:color w:val="000000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7E0D8A" w:rsidRPr="00D26749" w:rsidRDefault="007E0D8A" w:rsidP="00267F70">
      <w:pPr>
        <w:pStyle w:val="ac"/>
        <w:spacing w:before="120"/>
        <w:rPr>
          <w:rFonts w:ascii="Calibri" w:hAnsi="Calibri" w:cs="Arial"/>
          <w:color w:val="000000"/>
          <w:sz w:val="18"/>
          <w:szCs w:val="18"/>
          <w:lang w:val="en-GB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7E0D8A" w:rsidRPr="00D26749" w:rsidTr="00267F7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D8A" w:rsidRPr="00D26749" w:rsidRDefault="007E0D8A" w:rsidP="00267F70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0D8A" w:rsidRPr="00D26749" w:rsidRDefault="007E0D8A" w:rsidP="00267F70">
            <w:pPr>
              <w:pStyle w:val="a7"/>
              <w:tabs>
                <w:tab w:val="left" w:pos="889"/>
              </w:tabs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</w:tr>
      <w:tr w:rsidR="007E0D8A" w:rsidRPr="00D26749" w:rsidTr="00267F70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D8A" w:rsidRPr="00D26749" w:rsidRDefault="007E0D8A" w:rsidP="00267F70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0D8A" w:rsidRPr="00D26749" w:rsidRDefault="007E0D8A" w:rsidP="00267F70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0D8A" w:rsidRPr="00FE3558" w:rsidRDefault="007E0D8A" w:rsidP="00267F70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201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102 525,6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45FB">
              <w:rPr>
                <w:rFonts w:ascii="Calibri" w:hAnsi="Calibri"/>
                <w:sz w:val="14"/>
                <w:szCs w:val="14"/>
              </w:rPr>
              <w:t>38</w:t>
            </w:r>
            <w:r>
              <w:rPr>
                <w:rFonts w:ascii="Calibri" w:hAnsi="Calibri"/>
                <w:sz w:val="14"/>
                <w:szCs w:val="14"/>
              </w:rPr>
              <w:t>,0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lastRenderedPageBreak/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7 938,7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E45FB">
              <w:rPr>
                <w:rFonts w:ascii="Calibri" w:hAnsi="Calibri"/>
                <w:sz w:val="14"/>
                <w:szCs w:val="14"/>
              </w:rPr>
              <w:t>48,6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86 753,3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36,5</w:t>
            </w:r>
          </w:p>
        </w:tc>
      </w:tr>
      <w:tr w:rsidR="007E0D8A" w:rsidRPr="00D26749" w:rsidTr="00267F70">
        <w:trPr>
          <w:cantSplit/>
        </w:trPr>
        <w:tc>
          <w:tcPr>
            <w:tcW w:w="2694" w:type="dxa"/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7 567,5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48,7</w:t>
            </w:r>
          </w:p>
        </w:tc>
      </w:tr>
      <w:tr w:rsidR="007E0D8A" w:rsidRPr="00D26749" w:rsidTr="00267F70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92,8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75,5</w:t>
            </w:r>
          </w:p>
        </w:tc>
      </w:tr>
      <w:tr w:rsidR="007E0D8A" w:rsidRPr="00D26749" w:rsidTr="00267F7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92,0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 xml:space="preserve">   58,3</w:t>
            </w:r>
          </w:p>
        </w:tc>
      </w:tr>
      <w:tr w:rsidR="007E0D8A" w:rsidRPr="00D26749" w:rsidTr="00267F7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65,9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42,6</w:t>
            </w:r>
          </w:p>
        </w:tc>
      </w:tr>
      <w:tr w:rsidR="007E0D8A" w:rsidRPr="00D26749" w:rsidTr="00267F7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14,6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29,3</w:t>
            </w:r>
          </w:p>
        </w:tc>
      </w:tr>
      <w:tr w:rsidR="007E0D8A" w:rsidRPr="00D26749" w:rsidTr="00267F7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81,1</w:t>
            </w:r>
          </w:p>
        </w:tc>
      </w:tr>
      <w:tr w:rsidR="007E0D8A" w:rsidRPr="00D26749" w:rsidTr="00267F70">
        <w:trPr>
          <w:cantSplit/>
          <w:trHeight w:val="6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</w:tcPr>
          <w:p w:rsidR="007E0D8A" w:rsidRPr="00D26749" w:rsidRDefault="007E0D8A" w:rsidP="00267F70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0D8A" w:rsidRPr="009807D8" w:rsidRDefault="007E0D8A" w:rsidP="00267F7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807D8">
              <w:rPr>
                <w:rFonts w:ascii="Calibri" w:hAnsi="Calibri"/>
                <w:sz w:val="14"/>
                <w:szCs w:val="14"/>
              </w:rPr>
              <w:t>45,7</w:t>
            </w:r>
          </w:p>
        </w:tc>
      </w:tr>
    </w:tbl>
    <w:p w:rsidR="007E0D8A" w:rsidRPr="00D26749" w:rsidRDefault="007E0D8A" w:rsidP="007E0D8A">
      <w:pPr>
        <w:pStyle w:val="ac"/>
        <w:spacing w:before="0" w:after="0"/>
        <w:ind w:firstLine="397"/>
        <w:jc w:val="left"/>
        <w:rPr>
          <w:rFonts w:ascii="Calibri" w:hAnsi="Calibri" w:cs="Arial"/>
          <w:b w:val="0"/>
          <w:i/>
          <w:color w:val="000000"/>
          <w:sz w:val="14"/>
          <w:szCs w:val="14"/>
          <w:lang w:val="kk-KZ"/>
        </w:rPr>
      </w:pPr>
      <w:r w:rsidRPr="00D26749">
        <w:rPr>
          <w:rFonts w:ascii="Calibri" w:hAnsi="Calibri" w:cs="Arial"/>
          <w:b w:val="0"/>
          <w:i/>
          <w:color w:val="000000"/>
          <w:sz w:val="14"/>
          <w:szCs w:val="14"/>
          <w:vertAlign w:val="superscript"/>
          <w:lang w:val="en-GB"/>
        </w:rPr>
        <w:t>*</w:t>
      </w:r>
      <w:r w:rsidRPr="00D26749"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7E0D8A" w:rsidRPr="00D26749" w:rsidRDefault="007E0D8A" w:rsidP="00267F70">
      <w:pPr>
        <w:pStyle w:val="af2"/>
        <w:spacing w:before="120" w:after="120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26749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>
        <w:rPr>
          <w:rFonts w:ascii="Calibri" w:hAnsi="Calibri"/>
          <w:b/>
          <w:sz w:val="18"/>
          <w:szCs w:val="18"/>
          <w:lang w:val="kk-KZ"/>
        </w:rPr>
        <w:t>«</w:t>
      </w:r>
      <w:r w:rsidRPr="00D26749">
        <w:rPr>
          <w:rFonts w:ascii="Calibri" w:hAnsi="Calibri"/>
          <w:b/>
          <w:sz w:val="18"/>
          <w:szCs w:val="18"/>
          <w:lang w:val="en-US"/>
        </w:rPr>
        <w:t>Transportation and warehousing</w:t>
      </w:r>
      <w:r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7E0D8A" w:rsidRPr="00887F1E" w:rsidTr="00267F70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7E0D8A" w:rsidRPr="00D26749" w:rsidRDefault="007E0D8A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E0D8A" w:rsidRPr="00D26749" w:rsidRDefault="007E0D8A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BD7B63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BD7B63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BD7B63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E0D8A" w:rsidRPr="00BD7B63" w:rsidRDefault="007E0D8A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7E0D8A" w:rsidRPr="00887F1E" w:rsidTr="00267F70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E0D8A" w:rsidRPr="00BD7B63" w:rsidRDefault="007E0D8A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7E0D8A" w:rsidRPr="00D26749" w:rsidRDefault="007E0D8A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E0D8A" w:rsidRPr="00D26749" w:rsidRDefault="007E0D8A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November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7E0D8A" w:rsidRPr="009B546D" w:rsidRDefault="007E0D8A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November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19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7E0D8A" w:rsidRPr="00D26749" w:rsidRDefault="007E0D8A" w:rsidP="00267F70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November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19</w:t>
            </w:r>
          </w:p>
        </w:tc>
      </w:tr>
      <w:tr w:rsidR="007E0D8A" w:rsidRPr="00E91636" w:rsidTr="00267F70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E0D8A" w:rsidRPr="00BD7B63" w:rsidRDefault="007E0D8A" w:rsidP="00267F70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BD7B63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BD7B63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0D8A" w:rsidRPr="001C20C9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6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 </w:t>
            </w: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287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789,1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0D8A" w:rsidRPr="001C20C9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595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394,7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0D8A" w:rsidRPr="002E7716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lang w:val="en-US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82,9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0D8A" w:rsidRPr="002E7716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84,4</w:t>
            </w:r>
          </w:p>
        </w:tc>
      </w:tr>
      <w:tr w:rsidR="007E0D8A" w:rsidRPr="00E91636" w:rsidTr="00267F70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D8A" w:rsidRPr="00D26749" w:rsidRDefault="007E0D8A" w:rsidP="00267F70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0D8A" w:rsidRPr="001C20C9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0D8A" w:rsidRPr="001C20C9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0D8A" w:rsidRPr="002E7716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0D8A" w:rsidRPr="002E7716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</w:tr>
      <w:tr w:rsidR="007E0D8A" w:rsidRPr="00E91636" w:rsidTr="00267F70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7E0D8A" w:rsidRPr="00D26749" w:rsidRDefault="007E0D8A" w:rsidP="00267F70">
            <w:pPr>
              <w:pStyle w:val="a7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0D8A" w:rsidRPr="001C20C9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6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 </w:t>
            </w: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250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541,9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0D8A" w:rsidRPr="001C20C9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591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262,2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0D8A" w:rsidRPr="002E7716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0D8A" w:rsidRPr="002E7716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84,2</w:t>
            </w:r>
          </w:p>
        </w:tc>
      </w:tr>
      <w:tr w:rsidR="007E0D8A" w:rsidRPr="00E91636" w:rsidTr="00267F70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0D8A" w:rsidRPr="00BD7B63" w:rsidRDefault="007E0D8A" w:rsidP="00267F70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BD7B63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0D8A" w:rsidRPr="001C20C9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37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247,2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0D8A" w:rsidRPr="001C20C9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4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132,5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0D8A" w:rsidRPr="002E7716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107,8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0D8A" w:rsidRPr="002E7716" w:rsidRDefault="007E0D8A" w:rsidP="00267F70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2E7716">
              <w:rPr>
                <w:rFonts w:ascii="Calibri" w:hAnsi="Calibri"/>
                <w:noProof/>
                <w:sz w:val="14"/>
                <w:szCs w:val="14"/>
                <w:lang w:val="kk-KZ"/>
              </w:rPr>
              <w:t>115,5</w:t>
            </w:r>
          </w:p>
        </w:tc>
      </w:tr>
    </w:tbl>
    <w:p w:rsidR="008913C5" w:rsidRPr="00002A78" w:rsidRDefault="00495559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 w:val="20"/>
        </w:rPr>
      </w:pPr>
      <w:r w:rsidRPr="00002A78">
        <w:rPr>
          <w:rFonts w:asciiTheme="minorHAnsi" w:hAnsiTheme="minorHAnsi"/>
          <w:sz w:val="20"/>
        </w:rPr>
        <w:t>Finances</w:t>
      </w:r>
      <w:r w:rsidR="00CC3D37" w:rsidRPr="00002A78">
        <w:rPr>
          <w:rFonts w:asciiTheme="minorHAnsi" w:hAnsiTheme="minorHAnsi"/>
          <w:sz w:val="20"/>
        </w:rPr>
        <w:t xml:space="preserve"> system</w:t>
      </w:r>
    </w:p>
    <w:p w:rsidR="00B25D65" w:rsidRPr="00002A78" w:rsidRDefault="00B25D65" w:rsidP="00421CB6">
      <w:pPr>
        <w:pStyle w:val="31"/>
        <w:spacing w:before="0" w:after="0"/>
        <w:jc w:val="center"/>
        <w:rPr>
          <w:rFonts w:asciiTheme="minorHAnsi" w:hAnsiTheme="minorHAnsi" w:cs="Arial"/>
          <w:sz w:val="18"/>
          <w:szCs w:val="18"/>
          <w:lang w:val="en-GB"/>
        </w:rPr>
      </w:pPr>
      <w:r w:rsidRPr="00002A78">
        <w:rPr>
          <w:rFonts w:asciiTheme="minorHAnsi" w:hAnsiTheme="minorHAnsi" w:cs="Arial"/>
          <w:sz w:val="18"/>
          <w:szCs w:val="18"/>
          <w:lang w:val="en-GB"/>
        </w:rPr>
        <w:t>State budget</w:t>
      </w:r>
      <w:r w:rsidRPr="00002A78">
        <w:rPr>
          <w:rFonts w:asciiTheme="minorHAnsi" w:hAnsiTheme="minorHAnsi" w:cs="Arial"/>
          <w:sz w:val="18"/>
          <w:szCs w:val="18"/>
          <w:lang w:val="en-US"/>
        </w:rPr>
        <w:t>*</w:t>
      </w:r>
    </w:p>
    <w:p w:rsidR="00002A78" w:rsidRPr="00BC5500" w:rsidRDefault="00002A78" w:rsidP="00002A78">
      <w:pPr>
        <w:pStyle w:val="a6"/>
        <w:spacing w:after="0"/>
        <w:ind w:left="7200" w:right="254"/>
        <w:rPr>
          <w:rFonts w:ascii="Calibri" w:hAnsi="Calibri" w:cs="Arial"/>
          <w:sz w:val="14"/>
          <w:szCs w:val="14"/>
          <w:lang w:val="kk-KZ"/>
        </w:rPr>
      </w:pPr>
      <w:proofErr w:type="gramStart"/>
      <w:r w:rsidRPr="00EE5CAD">
        <w:rPr>
          <w:rFonts w:ascii="Calibri" w:hAnsi="Calibri" w:cs="Arial"/>
          <w:sz w:val="14"/>
          <w:szCs w:val="14"/>
          <w:lang w:val="en-GB"/>
        </w:rPr>
        <w:t>as</w:t>
      </w:r>
      <w:proofErr w:type="gramEnd"/>
      <w:r w:rsidRPr="00EE5CAD">
        <w:rPr>
          <w:rFonts w:ascii="Calibri" w:hAnsi="Calibri" w:cs="Arial"/>
          <w:sz w:val="14"/>
          <w:szCs w:val="14"/>
          <w:lang w:val="en-GB"/>
        </w:rPr>
        <w:t xml:space="preserve"> of 01.</w:t>
      </w:r>
      <w:r>
        <w:rPr>
          <w:rFonts w:ascii="Calibri" w:hAnsi="Calibri" w:cs="Arial"/>
          <w:sz w:val="14"/>
          <w:szCs w:val="14"/>
          <w:lang w:val="kk-KZ"/>
        </w:rPr>
        <w:t>11</w:t>
      </w:r>
      <w:r w:rsidRPr="00EE5CAD">
        <w:rPr>
          <w:rFonts w:ascii="Calibri" w:hAnsi="Calibri" w:cs="Arial"/>
          <w:sz w:val="14"/>
          <w:szCs w:val="14"/>
          <w:lang w:val="en-GB"/>
        </w:rPr>
        <w:t>.20</w:t>
      </w:r>
      <w:r>
        <w:rPr>
          <w:rFonts w:ascii="Calibri" w:hAnsi="Calibri" w:cs="Arial"/>
          <w:sz w:val="14"/>
          <w:szCs w:val="14"/>
          <w:lang w:val="kk-KZ"/>
        </w:rPr>
        <w:t>20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362"/>
      </w:tblGrid>
      <w:tr w:rsidR="00002A78" w:rsidRPr="00D755A2" w:rsidTr="00267F70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002A78" w:rsidRPr="00B06985" w:rsidRDefault="00002A78" w:rsidP="00267F70">
            <w:pPr>
              <w:pStyle w:val="a7"/>
              <w:spacing w:line="276" w:lineRule="auto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002A78" w:rsidRPr="00B06985" w:rsidRDefault="00002A78" w:rsidP="00FC1DA0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(subprogrammes), m</w:t>
            </w: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B06985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002A78" w:rsidRPr="00EE5CAD" w:rsidRDefault="00002A78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002A78" w:rsidRPr="00EE5CAD" w:rsidRDefault="00002A78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002A78" w:rsidRPr="00EE5CAD" w:rsidTr="00267F70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11 098 791,6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41387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78,8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6 355 355,9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57,3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70,7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321 519,6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2,9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150,7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76 916,1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0,7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68,8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4 345 000,0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39,1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91,1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12 901 081,1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75,8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650 534,2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5,0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73,2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462 969,5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73,3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743 113,0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5,8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75,5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2 462 040,2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19,1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76,9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1 468 611,7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11,4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75,8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3 136 971,2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24,3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80,3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1 019 891,5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68,0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391 202,1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3,0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75,4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124 219,3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1,0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74,7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490 346,8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3,8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74,1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58 403,4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0,5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70,5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835 860,8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75,6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350 366,0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2,6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55,2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706 551,4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5,5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88,1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262 804,1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298 412,9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98,9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35 608,8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30,4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300 544,0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B06985">
              <w:rPr>
                <w:rFonts w:ascii="Calibri" w:hAnsi="Calibr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303 713,4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96,1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3 169,4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A78" w:rsidRPr="00B62330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62330">
              <w:rPr>
                <w:rFonts w:ascii="Calibri" w:hAnsi="Calibri"/>
                <w:bCs/>
                <w:sz w:val="14"/>
                <w:szCs w:val="14"/>
              </w:rPr>
              <w:t>207,9</w:t>
            </w:r>
          </w:p>
        </w:tc>
      </w:tr>
      <w:tr w:rsidR="00002A78" w:rsidRPr="00EE5CAD" w:rsidTr="00267F70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A78" w:rsidRPr="00B06985" w:rsidRDefault="00002A78" w:rsidP="00267F70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B06985">
              <w:rPr>
                <w:rFonts w:ascii="Calibri" w:hAnsi="Calibri" w:cs="Arial"/>
                <w:sz w:val="14"/>
                <w:szCs w:val="14"/>
              </w:rPr>
              <w:t>Budget deficit (</w:t>
            </w:r>
            <w:r w:rsidRPr="00B06985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B06985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2A78" w:rsidRPr="00B06985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B06985">
              <w:rPr>
                <w:rFonts w:ascii="Calibri" w:hAnsi="Calibri"/>
                <w:bCs/>
                <w:sz w:val="14"/>
                <w:szCs w:val="14"/>
              </w:rPr>
              <w:t>-2 365 637,6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2A78" w:rsidRPr="00E41387" w:rsidRDefault="00002A78" w:rsidP="00267F70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0B4A34" w:rsidRPr="0095386D" w:rsidRDefault="000B4A34" w:rsidP="00762094">
      <w:pPr>
        <w:pStyle w:val="3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US"/>
        </w:rPr>
      </w:pPr>
      <w:r w:rsidRPr="0095386D">
        <w:rPr>
          <w:rFonts w:asciiTheme="minorHAnsi" w:hAnsiTheme="minorHAnsi" w:cs="Calibri"/>
          <w:sz w:val="20"/>
          <w:lang w:val="en-GB"/>
        </w:rPr>
        <w:t xml:space="preserve">Monetary </w:t>
      </w:r>
      <w:r w:rsidR="00E55324" w:rsidRPr="0095386D">
        <w:rPr>
          <w:rFonts w:asciiTheme="minorHAnsi" w:hAnsiTheme="minorHAnsi" w:cs="Calibri"/>
          <w:sz w:val="20"/>
          <w:lang w:val="en-GB"/>
        </w:rPr>
        <w:t xml:space="preserve">credit </w:t>
      </w:r>
      <w:r w:rsidRPr="0095386D">
        <w:rPr>
          <w:rFonts w:asciiTheme="minorHAnsi" w:hAnsiTheme="minorHAnsi" w:cs="Calibri"/>
          <w:sz w:val="20"/>
          <w:lang w:val="en-GB"/>
        </w:rPr>
        <w:t>system</w:t>
      </w:r>
    </w:p>
    <w:p w:rsidR="0095386D" w:rsidRPr="0095386D" w:rsidRDefault="0095386D" w:rsidP="0095386D">
      <w:pPr>
        <w:pStyle w:val="ac"/>
        <w:spacing w:before="120" w:after="240"/>
        <w:ind w:left="850"/>
        <w:rPr>
          <w:rFonts w:ascii="Calibri" w:hAnsi="Calibri"/>
          <w:sz w:val="18"/>
          <w:szCs w:val="18"/>
          <w:vertAlign w:val="superscript"/>
          <w:lang w:val="en-US"/>
        </w:rPr>
      </w:pPr>
      <w:bookmarkStart w:id="2" w:name="_Toc506022160"/>
      <w:r w:rsidRPr="003910EB">
        <w:rPr>
          <w:rFonts w:ascii="Calibri" w:hAnsi="Calibri"/>
          <w:sz w:val="18"/>
          <w:szCs w:val="18"/>
          <w:lang w:val="en-GB"/>
        </w:rPr>
        <w:t>Money</w:t>
      </w:r>
      <w:r w:rsidRPr="003910EB">
        <w:rPr>
          <w:rFonts w:ascii="Calibri" w:hAnsi="Calibri"/>
          <w:sz w:val="18"/>
          <w:szCs w:val="18"/>
          <w:lang w:val="en-US"/>
        </w:rPr>
        <w:t xml:space="preserve"> </w:t>
      </w:r>
      <w:r w:rsidRPr="003910EB">
        <w:rPr>
          <w:rFonts w:ascii="Calibri" w:hAnsi="Calibri"/>
          <w:sz w:val="18"/>
          <w:szCs w:val="18"/>
          <w:lang w:val="en-GB"/>
        </w:rPr>
        <w:t>aggregates</w:t>
      </w:r>
      <w:r w:rsidRPr="003910EB">
        <w:rPr>
          <w:rFonts w:ascii="Calibri" w:hAnsi="Calibri"/>
          <w:sz w:val="18"/>
          <w:szCs w:val="18"/>
          <w:vertAlign w:val="superscript"/>
          <w:lang w:val="en-US"/>
        </w:rPr>
        <w:t>*</w:t>
      </w:r>
    </w:p>
    <w:p w:rsidR="0095386D" w:rsidRPr="001810F3" w:rsidRDefault="0095386D" w:rsidP="0095386D">
      <w:pPr>
        <w:pStyle w:val="a6"/>
        <w:tabs>
          <w:tab w:val="left" w:pos="8222"/>
        </w:tabs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1810F3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1810F3">
        <w:rPr>
          <w:rFonts w:ascii="Calibri" w:hAnsi="Calibri"/>
          <w:sz w:val="14"/>
          <w:szCs w:val="14"/>
          <w:lang w:val="en-GB"/>
        </w:rPr>
        <w:t xml:space="preserve"> of the period, billion tenge</w:t>
      </w:r>
    </w:p>
    <w:tbl>
      <w:tblPr>
        <w:tblW w:w="10813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850"/>
        <w:gridCol w:w="709"/>
        <w:gridCol w:w="850"/>
        <w:gridCol w:w="709"/>
        <w:gridCol w:w="851"/>
        <w:gridCol w:w="746"/>
        <w:gridCol w:w="709"/>
        <w:gridCol w:w="709"/>
        <w:gridCol w:w="693"/>
        <w:gridCol w:w="725"/>
        <w:gridCol w:w="709"/>
      </w:tblGrid>
      <w:tr w:rsidR="0095386D" w:rsidRPr="001810F3" w:rsidTr="00267F70">
        <w:trPr>
          <w:cantSplit/>
          <w:trHeight w:val="10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5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5386D" w:rsidRPr="001810F3" w:rsidTr="00267F70">
        <w:trPr>
          <w:cantSplit/>
          <w:trHeight w:val="7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2 135,0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2 207,4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2 245,9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2 231,5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2 236,2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2 247,7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2 232,9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2 231,0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2 200,9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2 300,5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844" w:type="dxa"/>
            <w:vAlign w:val="bottom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5 402,1</w:t>
            </w:r>
          </w:p>
        </w:tc>
        <w:tc>
          <w:tcPr>
            <w:tcW w:w="850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5 411,5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5 760,7</w:t>
            </w:r>
          </w:p>
        </w:tc>
        <w:tc>
          <w:tcPr>
            <w:tcW w:w="851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746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5 599,0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5 576,5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5 568,3</w:t>
            </w:r>
          </w:p>
        </w:tc>
        <w:tc>
          <w:tcPr>
            <w:tcW w:w="693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5 703,3</w:t>
            </w:r>
          </w:p>
        </w:tc>
        <w:tc>
          <w:tcPr>
            <w:tcW w:w="725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5 928,1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14 815,0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14 641,9</w:t>
            </w:r>
          </w:p>
        </w:tc>
        <w:tc>
          <w:tcPr>
            <w:tcW w:w="850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14 587,1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15 132,4</w:t>
            </w:r>
          </w:p>
        </w:tc>
        <w:tc>
          <w:tcPr>
            <w:tcW w:w="851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14 549,4</w:t>
            </w:r>
          </w:p>
        </w:tc>
        <w:tc>
          <w:tcPr>
            <w:tcW w:w="746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14 960,7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14 629,5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15 200,5</w:t>
            </w:r>
          </w:p>
        </w:tc>
        <w:tc>
          <w:tcPr>
            <w:tcW w:w="693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15 612,3</w:t>
            </w:r>
          </w:p>
        </w:tc>
        <w:tc>
          <w:tcPr>
            <w:tcW w:w="725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15 276,0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16 054,3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19 720,8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19 401,1</w:t>
            </w:r>
          </w:p>
        </w:tc>
        <w:tc>
          <w:tcPr>
            <w:tcW w:w="850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19 354,0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19 737,4</w:t>
            </w:r>
          </w:p>
        </w:tc>
        <w:tc>
          <w:tcPr>
            <w:tcW w:w="851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19 537,4</w:t>
            </w:r>
          </w:p>
        </w:tc>
        <w:tc>
          <w:tcPr>
            <w:tcW w:w="746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19 899,6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19 782,5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20 341,7</w:t>
            </w:r>
          </w:p>
        </w:tc>
        <w:tc>
          <w:tcPr>
            <w:tcW w:w="693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21 008,3</w:t>
            </w:r>
          </w:p>
        </w:tc>
        <w:tc>
          <w:tcPr>
            <w:tcW w:w="725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20 485,2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21 322,1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10,8</w:t>
            </w:r>
          </w:p>
        </w:tc>
      </w:tr>
    </w:tbl>
    <w:p w:rsidR="0095386D" w:rsidRPr="001810F3" w:rsidRDefault="0095386D" w:rsidP="0095386D">
      <w:pPr>
        <w:pStyle w:val="a6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Pr="001810F3">
        <w:rPr>
          <w:rFonts w:ascii="Calibri" w:hAnsi="Calibri"/>
          <w:sz w:val="14"/>
          <w:szCs w:val="14"/>
        </w:rPr>
        <w:t>o</w:t>
      </w:r>
      <w:smartTag w:uri="urn:schemas-microsoft-com:office:smarttags" w:element="PersonName">
        <w:r w:rsidRPr="001810F3">
          <w:rPr>
            <w:rFonts w:ascii="Calibri" w:hAnsi="Calibri"/>
            <w:sz w:val="14"/>
            <w:szCs w:val="14"/>
          </w:rPr>
          <w:t>n</w:t>
        </w:r>
      </w:smartTag>
      <w:smartTag w:uri="urn:schemas-microsoft-com:office:smarttags" w:element="PersonName">
        <w:r w:rsidRPr="001810F3">
          <w:rPr>
            <w:rFonts w:ascii="Calibri" w:hAnsi="Calibri"/>
            <w:sz w:val="14"/>
            <w:szCs w:val="14"/>
          </w:rPr>
          <w:t>t</w:t>
        </w:r>
      </w:smartTag>
      <w:r w:rsidRPr="001810F3">
        <w:rPr>
          <w:rFonts w:ascii="Calibri" w:hAnsi="Calibri"/>
          <w:sz w:val="14"/>
          <w:szCs w:val="14"/>
        </w:rPr>
        <w:t>i</w:t>
      </w:r>
      <w:smartTag w:uri="urn:schemas-microsoft-com:office:smarttags" w:element="PersonName">
        <w:r w:rsidRPr="001810F3">
          <w:rPr>
            <w:rFonts w:ascii="Calibri" w:hAnsi="Calibri"/>
            <w:sz w:val="14"/>
            <w:szCs w:val="14"/>
          </w:rPr>
          <w:t>n</w:t>
        </w:r>
      </w:smartTag>
      <w:r w:rsidRPr="001810F3">
        <w:rPr>
          <w:rFonts w:ascii="Calibri" w:hAnsi="Calibri"/>
          <w:sz w:val="14"/>
          <w:szCs w:val="14"/>
        </w:rPr>
        <w:t>u</w:t>
      </w:r>
      <w:smartTag w:uri="urn:schemas-microsoft-com:office:smarttags" w:element="PersonName">
        <w:r w:rsidRPr="001810F3">
          <w:rPr>
            <w:rFonts w:ascii="Calibri" w:hAnsi="Calibri"/>
            <w:sz w:val="14"/>
            <w:szCs w:val="14"/>
          </w:rPr>
          <w:t>e</w:t>
        </w:r>
      </w:smartTag>
      <w:r w:rsidRPr="001810F3">
        <w:rPr>
          <w:rFonts w:ascii="Calibri" w:hAnsi="Calibri"/>
          <w:sz w:val="14"/>
          <w:szCs w:val="14"/>
        </w:rPr>
        <w:t>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26"/>
        <w:gridCol w:w="801"/>
        <w:gridCol w:w="934"/>
        <w:gridCol w:w="858"/>
        <w:gridCol w:w="938"/>
        <w:gridCol w:w="993"/>
        <w:gridCol w:w="993"/>
        <w:gridCol w:w="993"/>
        <w:gridCol w:w="885"/>
        <w:gridCol w:w="709"/>
      </w:tblGrid>
      <w:tr w:rsidR="0095386D" w:rsidRPr="001810F3" w:rsidTr="00267F70">
        <w:trPr>
          <w:cantSplit/>
          <w:trHeight w:val="50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95386D" w:rsidRPr="001810F3" w:rsidTr="00267F70">
        <w:trPr>
          <w:cantSplit/>
          <w:trHeight w:val="50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1810F3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649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2 804,4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229"/>
        </w:trPr>
        <w:tc>
          <w:tcPr>
            <w:tcW w:w="1844" w:type="dxa"/>
            <w:vAlign w:val="bottom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826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01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934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858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938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993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993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993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885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794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6 865,0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170"/>
        </w:trPr>
        <w:tc>
          <w:tcPr>
            <w:tcW w:w="1844" w:type="dxa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26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01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934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858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938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993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993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993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885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18 792,4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170"/>
        </w:trPr>
        <w:tc>
          <w:tcPr>
            <w:tcW w:w="1844" w:type="dxa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26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01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934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858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938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993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993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993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885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09" w:type="dxa"/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24 741,9</w:t>
            </w:r>
          </w:p>
        </w:tc>
      </w:tr>
      <w:tr w:rsidR="0095386D" w:rsidRPr="001810F3" w:rsidTr="00267F70">
        <w:tblPrEx>
          <w:tblCellMar>
            <w:left w:w="30" w:type="dxa"/>
            <w:right w:w="30" w:type="dxa"/>
          </w:tblCellMar>
        </w:tblPrEx>
        <w:trPr>
          <w:cantSplit/>
          <w:trHeight w:val="170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267F70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1810F3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1810F3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1810F3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95386D" w:rsidRPr="001810F3" w:rsidRDefault="0095386D" w:rsidP="0095386D">
      <w:pPr>
        <w:pStyle w:val="a4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1810F3">
        <w:rPr>
          <w:rFonts w:ascii="Calibri" w:hAnsi="Calibri"/>
          <w:sz w:val="14"/>
          <w:szCs w:val="14"/>
          <w:vertAlign w:val="superscript"/>
          <w:lang w:val="en-US"/>
        </w:rPr>
        <w:t>*</w:t>
      </w:r>
      <w:r w:rsidRPr="001810F3">
        <w:rPr>
          <w:rFonts w:ascii="Calibri" w:hAnsi="Calibri"/>
          <w:sz w:val="14"/>
          <w:szCs w:val="14"/>
          <w:lang w:val="en-US"/>
        </w:rPr>
        <w:t xml:space="preserve"> </w:t>
      </w:r>
      <w:r w:rsidRPr="001810F3">
        <w:rPr>
          <w:rFonts w:ascii="Calibri" w:hAnsi="Calibri"/>
          <w:sz w:val="14"/>
          <w:szCs w:val="14"/>
          <w:lang w:val="kk-KZ"/>
        </w:rPr>
        <w:t xml:space="preserve">According to </w:t>
      </w:r>
      <w:r w:rsidRPr="001810F3">
        <w:rPr>
          <w:rFonts w:ascii="Calibri" w:hAnsi="Calibri"/>
          <w:sz w:val="14"/>
          <w:szCs w:val="14"/>
          <w:lang w:val="en-US"/>
        </w:rPr>
        <w:t xml:space="preserve">the </w:t>
      </w:r>
      <w:r w:rsidRPr="001810F3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1810F3">
        <w:rPr>
          <w:rFonts w:ascii="Calibri" w:hAnsi="Calibri"/>
          <w:sz w:val="14"/>
          <w:szCs w:val="14"/>
          <w:lang w:val="en-US"/>
        </w:rPr>
        <w:t xml:space="preserve">the </w:t>
      </w:r>
      <w:r w:rsidRPr="001810F3">
        <w:rPr>
          <w:rFonts w:ascii="Calibri" w:hAnsi="Calibri"/>
          <w:sz w:val="14"/>
          <w:szCs w:val="14"/>
          <w:lang w:val="kk-KZ"/>
        </w:rPr>
        <w:t xml:space="preserve">Republic </w:t>
      </w:r>
      <w:r w:rsidRPr="001810F3">
        <w:rPr>
          <w:rFonts w:ascii="Calibri" w:hAnsi="Calibri"/>
          <w:sz w:val="14"/>
          <w:szCs w:val="14"/>
          <w:lang w:val="en-US"/>
        </w:rPr>
        <w:t xml:space="preserve">of </w:t>
      </w:r>
      <w:r w:rsidRPr="001810F3">
        <w:rPr>
          <w:rFonts w:ascii="Calibri" w:hAnsi="Calibri"/>
          <w:sz w:val="14"/>
          <w:szCs w:val="14"/>
          <w:lang w:val="kk-KZ"/>
        </w:rPr>
        <w:t>Kazakhstan</w:t>
      </w:r>
      <w:r w:rsidRPr="001810F3">
        <w:rPr>
          <w:rFonts w:ascii="Calibri" w:hAnsi="Calibri"/>
          <w:sz w:val="14"/>
          <w:szCs w:val="14"/>
          <w:lang w:val="en-US"/>
        </w:rPr>
        <w:t>.</w:t>
      </w:r>
    </w:p>
    <w:p w:rsidR="0095386D" w:rsidRPr="0095386D" w:rsidRDefault="0095386D" w:rsidP="0095386D">
      <w:pPr>
        <w:pStyle w:val="ac"/>
        <w:tabs>
          <w:tab w:val="left" w:pos="5670"/>
        </w:tabs>
        <w:spacing w:before="120"/>
        <w:ind w:left="1080"/>
        <w:rPr>
          <w:rFonts w:ascii="Calibri" w:hAnsi="Calibri"/>
          <w:sz w:val="18"/>
          <w:szCs w:val="18"/>
          <w:vertAlign w:val="superscript"/>
          <w:lang w:val="en-US"/>
        </w:rPr>
      </w:pPr>
      <w:r w:rsidRPr="00F30A2A">
        <w:rPr>
          <w:rFonts w:ascii="Calibri" w:hAnsi="Calibri"/>
          <w:sz w:val="18"/>
          <w:szCs w:val="18"/>
          <w:lang w:val="en-GB"/>
        </w:rPr>
        <w:t>Population deposits</w:t>
      </w:r>
      <w:r w:rsidRPr="00F30A2A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:rsidR="0095386D" w:rsidRPr="00F30A2A" w:rsidRDefault="0095386D" w:rsidP="0095386D">
      <w:pPr>
        <w:pStyle w:val="a6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F30A2A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F30A2A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F30A2A">
        <w:rPr>
          <w:rFonts w:ascii="Calibri" w:hAnsi="Calibri"/>
          <w:sz w:val="14"/>
          <w:szCs w:val="14"/>
          <w:lang w:val="en-US"/>
        </w:rPr>
        <w:t>t</w:t>
      </w:r>
      <w:r w:rsidRPr="00F30A2A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125"/>
        <w:gridCol w:w="699"/>
        <w:gridCol w:w="699"/>
        <w:gridCol w:w="699"/>
        <w:gridCol w:w="699"/>
        <w:gridCol w:w="699"/>
        <w:gridCol w:w="699"/>
        <w:gridCol w:w="643"/>
        <w:gridCol w:w="749"/>
        <w:gridCol w:w="752"/>
        <w:gridCol w:w="746"/>
        <w:gridCol w:w="721"/>
      </w:tblGrid>
      <w:tr w:rsidR="0095386D" w:rsidRPr="00F30A2A" w:rsidTr="00267F70">
        <w:trPr>
          <w:cantSplit/>
          <w:trHeight w:val="8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201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9</w:t>
            </w:r>
          </w:p>
        </w:tc>
      </w:tr>
      <w:tr w:rsidR="0095386D" w:rsidRPr="00F30A2A" w:rsidTr="00267F70">
        <w:trPr>
          <w:cantSplit/>
          <w:trHeight w:val="5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6D" w:rsidRPr="00F30A2A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8 524,7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8 437,5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8 450,0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8 470,1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8 507,4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8 567,1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8 611,9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8 640,8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8 710,6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8 803,9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8 883,3</w:t>
            </w: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9 170,9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125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2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6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1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125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4 610,7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4 655,3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4 719,3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4 873,4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4 889,3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4 680,2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4 764,1</w:t>
            </w:r>
          </w:p>
        </w:tc>
        <w:tc>
          <w:tcPr>
            <w:tcW w:w="643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4 751,3</w:t>
            </w:r>
          </w:p>
        </w:tc>
        <w:tc>
          <w:tcPr>
            <w:tcW w:w="74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4 878,4</w:t>
            </w:r>
          </w:p>
        </w:tc>
        <w:tc>
          <w:tcPr>
            <w:tcW w:w="752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4 991,7</w:t>
            </w:r>
          </w:p>
        </w:tc>
        <w:tc>
          <w:tcPr>
            <w:tcW w:w="746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5 087,2</w:t>
            </w:r>
          </w:p>
        </w:tc>
        <w:tc>
          <w:tcPr>
            <w:tcW w:w="721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5 381,7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125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3 914,0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3 782,2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3 730,7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3 596,7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3 618,1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3 886,9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3 847,8</w:t>
            </w:r>
          </w:p>
        </w:tc>
        <w:tc>
          <w:tcPr>
            <w:tcW w:w="643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3 889,5</w:t>
            </w:r>
          </w:p>
        </w:tc>
        <w:tc>
          <w:tcPr>
            <w:tcW w:w="74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3 832,2</w:t>
            </w:r>
          </w:p>
        </w:tc>
        <w:tc>
          <w:tcPr>
            <w:tcW w:w="752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3 812,2</w:t>
            </w:r>
          </w:p>
        </w:tc>
        <w:tc>
          <w:tcPr>
            <w:tcW w:w="746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3 796,1</w:t>
            </w:r>
          </w:p>
        </w:tc>
        <w:tc>
          <w:tcPr>
            <w:tcW w:w="721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3 789,2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1125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9,5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9,6</w:t>
            </w:r>
          </w:p>
        </w:tc>
        <w:tc>
          <w:tcPr>
            <w:tcW w:w="643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49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52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746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21" w:type="dxa"/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8,8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tcBorders>
              <w:bottom w:val="single" w:sz="4" w:space="0" w:color="auto"/>
            </w:tcBorders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1,5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95386D" w:rsidRPr="002F5AEF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2F5AEF">
              <w:rPr>
                <w:rFonts w:ascii="Calibri" w:hAnsi="Calibri"/>
                <w:sz w:val="14"/>
                <w:szCs w:val="14"/>
              </w:rPr>
              <w:t>1,4</w:t>
            </w:r>
          </w:p>
        </w:tc>
      </w:tr>
    </w:tbl>
    <w:p w:rsidR="0095386D" w:rsidRPr="001810F3" w:rsidRDefault="0095386D" w:rsidP="0095386D">
      <w:pPr>
        <w:pStyle w:val="a6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Pr="001810F3">
        <w:rPr>
          <w:rFonts w:ascii="Calibri" w:hAnsi="Calibri"/>
          <w:sz w:val="14"/>
          <w:szCs w:val="14"/>
        </w:rPr>
        <w:t>o</w:t>
      </w:r>
      <w:smartTag w:uri="urn:schemas-microsoft-com:office:smarttags" w:element="PersonName">
        <w:r w:rsidRPr="001810F3">
          <w:rPr>
            <w:rFonts w:ascii="Calibri" w:hAnsi="Calibri"/>
            <w:sz w:val="14"/>
            <w:szCs w:val="14"/>
          </w:rPr>
          <w:t>n</w:t>
        </w:r>
      </w:smartTag>
      <w:smartTag w:uri="urn:schemas-microsoft-com:office:smarttags" w:element="PersonName">
        <w:r w:rsidRPr="001810F3">
          <w:rPr>
            <w:rFonts w:ascii="Calibri" w:hAnsi="Calibri"/>
            <w:sz w:val="14"/>
            <w:szCs w:val="14"/>
          </w:rPr>
          <w:t>t</w:t>
        </w:r>
      </w:smartTag>
      <w:r w:rsidRPr="001810F3">
        <w:rPr>
          <w:rFonts w:ascii="Calibri" w:hAnsi="Calibri"/>
          <w:sz w:val="14"/>
          <w:szCs w:val="14"/>
        </w:rPr>
        <w:t>i</w:t>
      </w:r>
      <w:smartTag w:uri="urn:schemas-microsoft-com:office:smarttags" w:element="PersonName">
        <w:r w:rsidRPr="001810F3">
          <w:rPr>
            <w:rFonts w:ascii="Calibri" w:hAnsi="Calibri"/>
            <w:sz w:val="14"/>
            <w:szCs w:val="14"/>
          </w:rPr>
          <w:t>n</w:t>
        </w:r>
      </w:smartTag>
      <w:r w:rsidRPr="001810F3">
        <w:rPr>
          <w:rFonts w:ascii="Calibri" w:hAnsi="Calibri"/>
          <w:sz w:val="14"/>
          <w:szCs w:val="14"/>
        </w:rPr>
        <w:t>u</w:t>
      </w:r>
      <w:smartTag w:uri="urn:schemas-microsoft-com:office:smarttags" w:element="PersonName">
        <w:r w:rsidRPr="001810F3">
          <w:rPr>
            <w:rFonts w:ascii="Calibri" w:hAnsi="Calibri"/>
            <w:sz w:val="14"/>
            <w:szCs w:val="14"/>
          </w:rPr>
          <w:t>e</w:t>
        </w:r>
      </w:smartTag>
      <w:r w:rsidRPr="001810F3">
        <w:rPr>
          <w:rFonts w:ascii="Calibri" w:hAnsi="Calibri"/>
          <w:sz w:val="14"/>
          <w:szCs w:val="14"/>
        </w:rPr>
        <w:t>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60"/>
        <w:gridCol w:w="983"/>
        <w:gridCol w:w="921"/>
        <w:gridCol w:w="960"/>
        <w:gridCol w:w="977"/>
        <w:gridCol w:w="916"/>
        <w:gridCol w:w="916"/>
        <w:gridCol w:w="915"/>
        <w:gridCol w:w="773"/>
        <w:gridCol w:w="709"/>
      </w:tblGrid>
      <w:tr w:rsidR="0095386D" w:rsidRPr="00F30A2A" w:rsidTr="00267F70">
        <w:trPr>
          <w:cantSplit/>
          <w:trHeight w:val="6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BE6032">
              <w:rPr>
                <w:rFonts w:ascii="Calibri" w:hAnsi="Calibri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Calibri" w:hAnsi="Calibri"/>
                <w:sz w:val="14"/>
                <w:szCs w:val="14"/>
              </w:rPr>
              <w:t xml:space="preserve">                                     </w:t>
            </w:r>
            <w:r w:rsidRPr="00BE6032">
              <w:rPr>
                <w:rFonts w:ascii="Calibri" w:hAnsi="Calibri"/>
                <w:sz w:val="14"/>
                <w:szCs w:val="14"/>
              </w:rPr>
              <w:t xml:space="preserve">   </w:t>
            </w:r>
            <w:r>
              <w:rPr>
                <w:rFonts w:ascii="Calibri" w:hAnsi="Calibri"/>
                <w:sz w:val="14"/>
                <w:szCs w:val="14"/>
              </w:rPr>
              <w:t xml:space="preserve">                 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95386D" w:rsidRPr="00F30A2A" w:rsidTr="00267F70">
        <w:trPr>
          <w:cantSplit/>
          <w:trHeight w:val="64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6D" w:rsidRPr="00F30A2A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10 337,9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184"/>
        </w:trPr>
        <w:tc>
          <w:tcPr>
            <w:tcW w:w="1844" w:type="dxa"/>
            <w:vAlign w:val="bottom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60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83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21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60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7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6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6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5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3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5386D" w:rsidRPr="00DB447A" w:rsidRDefault="0095386D" w:rsidP="0095386D">
            <w:pPr>
              <w:ind w:left="-1644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184"/>
        </w:trPr>
        <w:tc>
          <w:tcPr>
            <w:tcW w:w="1844" w:type="dxa"/>
            <w:vAlign w:val="bottom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60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983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921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960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977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916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916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915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73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09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6 104,6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184"/>
        </w:trPr>
        <w:tc>
          <w:tcPr>
            <w:tcW w:w="1844" w:type="dxa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60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983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921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960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977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916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916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915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73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09" w:type="dxa"/>
            <w:vAlign w:val="bottom"/>
          </w:tcPr>
          <w:p w:rsidR="0095386D" w:rsidRPr="00DB447A" w:rsidRDefault="0095386D" w:rsidP="0095386D">
            <w:pPr>
              <w:ind w:left="-164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4 233,3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238"/>
        </w:trPr>
        <w:tc>
          <w:tcPr>
            <w:tcW w:w="1844" w:type="dxa"/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60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983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921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960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77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916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916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15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73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09" w:type="dxa"/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9,7</w:t>
            </w:r>
          </w:p>
        </w:tc>
      </w:tr>
      <w:tr w:rsidR="0095386D" w:rsidRPr="00F30A2A" w:rsidTr="00267F70">
        <w:tblPrEx>
          <w:tblCellMar>
            <w:left w:w="30" w:type="dxa"/>
            <w:right w:w="30" w:type="dxa"/>
          </w:tblCellMar>
        </w:tblPrEx>
        <w:trPr>
          <w:cantSplit/>
          <w:trHeight w:val="184"/>
        </w:trPr>
        <w:tc>
          <w:tcPr>
            <w:tcW w:w="1844" w:type="dxa"/>
            <w:tcBorders>
              <w:bottom w:val="single" w:sz="4" w:space="0" w:color="auto"/>
            </w:tcBorders>
          </w:tcPr>
          <w:p w:rsidR="0095386D" w:rsidRPr="00F30A2A" w:rsidRDefault="0095386D" w:rsidP="00267F70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DB447A" w:rsidRDefault="0095386D" w:rsidP="0095386D">
            <w:pPr>
              <w:ind w:left="-454"/>
              <w:jc w:val="right"/>
              <w:rPr>
                <w:rFonts w:ascii="Calibri" w:hAnsi="Calibri"/>
                <w:sz w:val="14"/>
                <w:szCs w:val="14"/>
              </w:rPr>
            </w:pPr>
            <w:r w:rsidRPr="00DB447A">
              <w:rPr>
                <w:rFonts w:ascii="Calibri" w:hAnsi="Calibri"/>
                <w:sz w:val="14"/>
                <w:szCs w:val="14"/>
              </w:rPr>
              <w:t>1,1</w:t>
            </w:r>
          </w:p>
        </w:tc>
      </w:tr>
    </w:tbl>
    <w:p w:rsidR="0095386D" w:rsidRPr="00F30A2A" w:rsidRDefault="0095386D" w:rsidP="0095386D">
      <w:pPr>
        <w:pStyle w:val="afd"/>
        <w:ind w:firstLine="284"/>
        <w:rPr>
          <w:i/>
          <w:color w:val="000000"/>
          <w:sz w:val="14"/>
          <w:szCs w:val="14"/>
          <w:lang w:val="en-GB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1)</w:t>
      </w:r>
      <w:r w:rsidRPr="00F30A2A">
        <w:rPr>
          <w:i/>
          <w:color w:val="000000"/>
          <w:sz w:val="14"/>
          <w:szCs w:val="14"/>
          <w:lang w:val="kk-KZ"/>
        </w:rPr>
        <w:t xml:space="preserve"> According to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National Bank of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Republic </w:t>
      </w:r>
      <w:r w:rsidRPr="00F30A2A">
        <w:rPr>
          <w:i/>
          <w:color w:val="000000"/>
          <w:sz w:val="14"/>
          <w:szCs w:val="14"/>
          <w:lang w:val="en-US"/>
        </w:rPr>
        <w:t xml:space="preserve">of </w:t>
      </w:r>
      <w:r w:rsidRPr="00F30A2A">
        <w:rPr>
          <w:i/>
          <w:color w:val="000000"/>
          <w:sz w:val="14"/>
          <w:szCs w:val="14"/>
          <w:lang w:val="kk-KZ"/>
        </w:rPr>
        <w:t>Kazakhstan</w:t>
      </w:r>
      <w:r w:rsidRPr="00F30A2A">
        <w:rPr>
          <w:i/>
          <w:color w:val="000000"/>
          <w:sz w:val="14"/>
          <w:szCs w:val="14"/>
          <w:lang w:val="en-GB"/>
        </w:rPr>
        <w:t>.</w:t>
      </w:r>
    </w:p>
    <w:p w:rsidR="0095386D" w:rsidRPr="00F209F6" w:rsidRDefault="0095386D" w:rsidP="0095386D">
      <w:pPr>
        <w:pStyle w:val="afd"/>
        <w:ind w:firstLine="284"/>
        <w:rPr>
          <w:i/>
          <w:color w:val="000000"/>
          <w:sz w:val="14"/>
          <w:szCs w:val="14"/>
          <w:lang w:val="kk-KZ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2)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  <w:r w:rsidRPr="00F30A2A">
        <w:rPr>
          <w:i/>
          <w:color w:val="000000"/>
          <w:sz w:val="14"/>
          <w:szCs w:val="14"/>
          <w:lang w:val="kk-KZ"/>
        </w:rPr>
        <w:t>Without accounts of non-residents.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</w:p>
    <w:p w:rsidR="0095386D" w:rsidRPr="0098006B" w:rsidRDefault="0095386D" w:rsidP="0095386D">
      <w:pPr>
        <w:pStyle w:val="afd"/>
        <w:ind w:firstLine="284"/>
        <w:rPr>
          <w:i/>
          <w:color w:val="000000"/>
          <w:sz w:val="14"/>
          <w:szCs w:val="14"/>
          <w:lang w:val="en-US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3)</w:t>
      </w:r>
      <w:r w:rsidRPr="00F30A2A">
        <w:rPr>
          <w:i/>
          <w:color w:val="000000"/>
          <w:sz w:val="14"/>
          <w:szCs w:val="14"/>
          <w:lang w:val="en-GB"/>
        </w:rPr>
        <w:t xml:space="preserve"> Weighted .</w:t>
      </w:r>
    </w:p>
    <w:p w:rsidR="0095386D" w:rsidRPr="008F368B" w:rsidRDefault="0095386D" w:rsidP="0095386D">
      <w:pPr>
        <w:pStyle w:val="a4"/>
        <w:spacing w:before="0"/>
        <w:ind w:left="284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8F368B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Pr="008F368B"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  <w:t>*</w:t>
      </w:r>
    </w:p>
    <w:p w:rsidR="0095386D" w:rsidRPr="008F368B" w:rsidRDefault="0095386D" w:rsidP="0095386D">
      <w:pPr>
        <w:pStyle w:val="a6"/>
        <w:spacing w:after="0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8F368B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8F368B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8F368B">
        <w:rPr>
          <w:rFonts w:ascii="Calibri" w:hAnsi="Calibri"/>
          <w:sz w:val="14"/>
          <w:szCs w:val="14"/>
          <w:lang w:val="en-US"/>
        </w:rPr>
        <w:t>t</w:t>
      </w:r>
      <w:r w:rsidRPr="008F368B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851"/>
        <w:gridCol w:w="709"/>
        <w:gridCol w:w="792"/>
        <w:gridCol w:w="702"/>
        <w:gridCol w:w="702"/>
        <w:gridCol w:w="701"/>
        <w:gridCol w:w="702"/>
        <w:gridCol w:w="702"/>
        <w:gridCol w:w="749"/>
        <w:gridCol w:w="750"/>
        <w:gridCol w:w="720"/>
      </w:tblGrid>
      <w:tr w:rsidR="0095386D" w:rsidRPr="008F368B" w:rsidTr="00267F70">
        <w:trPr>
          <w:cantSplit/>
          <w:trHeight w:val="116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6D" w:rsidRPr="008F368B" w:rsidRDefault="0095386D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201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9</w:t>
            </w:r>
          </w:p>
        </w:tc>
      </w:tr>
      <w:tr w:rsidR="0095386D" w:rsidRPr="008F368B" w:rsidTr="00267F70">
        <w:trPr>
          <w:cantSplit/>
          <w:trHeight w:val="155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6D" w:rsidRPr="008F368B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8F368B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26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12 470,0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12 489,3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12 473,2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12 566,7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12 760,1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12 906,8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13 053,6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13 224,1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13 395,0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13 501,9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13 667,8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13 864,9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20,6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19,8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19,7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19,6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19,0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18,0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17,6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17,5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17,3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16,6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17,2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16,1</w:t>
            </w: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15,9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15,3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14,5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14,6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1 950,2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1 948,9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1 907,0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1 890,1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1 896,0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1 816,2</w:t>
            </w: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1 826,1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1 834,1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1 879,0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1 860,3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1 800,6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1 889,9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227,5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228,5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226,1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234,1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238,8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243,8</w:t>
            </w: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246,9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250,7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255,1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257,8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256,4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255,1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737,0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735,2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726,0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727,8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718,1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688,5</w:t>
            </w: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676,4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679,6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683,3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692,5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690,2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674,6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504,3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501,6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492,4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488,1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496,9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481,4</w:t>
            </w: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486,8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506,4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557,8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526,5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525,2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500,5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72,4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66,5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48,5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48,4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137,5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133,2</w:t>
            </w: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132,9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138,6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136,2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129,5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128,0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1 674,6</w:t>
            </w:r>
          </w:p>
        </w:tc>
        <w:tc>
          <w:tcPr>
            <w:tcW w:w="85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1 728,4</w:t>
            </w:r>
          </w:p>
        </w:tc>
        <w:tc>
          <w:tcPr>
            <w:tcW w:w="70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1 703,9</w:t>
            </w:r>
          </w:p>
        </w:tc>
        <w:tc>
          <w:tcPr>
            <w:tcW w:w="79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1 699,9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1 697,9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1 742,7</w:t>
            </w:r>
          </w:p>
        </w:tc>
        <w:tc>
          <w:tcPr>
            <w:tcW w:w="701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1 704,2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1 704,9</w:t>
            </w:r>
          </w:p>
        </w:tc>
        <w:tc>
          <w:tcPr>
            <w:tcW w:w="702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1 684,9</w:t>
            </w:r>
          </w:p>
        </w:tc>
        <w:tc>
          <w:tcPr>
            <w:tcW w:w="749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1 647,5</w:t>
            </w:r>
          </w:p>
        </w:tc>
        <w:tc>
          <w:tcPr>
            <w:tcW w:w="75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1 705,6</w:t>
            </w:r>
          </w:p>
        </w:tc>
        <w:tc>
          <w:tcPr>
            <w:tcW w:w="720" w:type="dxa"/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1 743,4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7 304,0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7 280,2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7 369,3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7 478,3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7 574,9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7 801,0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7 980,3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8 109,8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8 198,7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8 387,8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8 562,1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95386D" w:rsidRPr="00C00E79" w:rsidRDefault="0095386D" w:rsidP="00267F70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C00E79">
              <w:rPr>
                <w:rFonts w:ascii="Calibri" w:hAnsi="Calibri"/>
                <w:sz w:val="14"/>
                <w:szCs w:val="14"/>
              </w:rPr>
              <w:t>8 673,4</w:t>
            </w:r>
          </w:p>
        </w:tc>
      </w:tr>
    </w:tbl>
    <w:p w:rsidR="0095386D" w:rsidRPr="00BE6032" w:rsidRDefault="0095386D" w:rsidP="0095386D">
      <w:pPr>
        <w:pStyle w:val="a6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Pr="00BE6032">
        <w:rPr>
          <w:rFonts w:ascii="Calibri" w:hAnsi="Calibri"/>
          <w:sz w:val="14"/>
          <w:szCs w:val="14"/>
        </w:rPr>
        <w:t>o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t</w:t>
        </w:r>
      </w:smartTag>
      <w:r w:rsidRPr="00BE6032">
        <w:rPr>
          <w:rFonts w:ascii="Calibri" w:hAnsi="Calibri"/>
          <w:sz w:val="14"/>
          <w:szCs w:val="14"/>
        </w:rPr>
        <w:t>i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r w:rsidRPr="00BE6032">
        <w:rPr>
          <w:rFonts w:ascii="Calibri" w:hAnsi="Calibri"/>
          <w:sz w:val="14"/>
          <w:szCs w:val="14"/>
        </w:rPr>
        <w:t>u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e</w:t>
        </w:r>
      </w:smartTag>
      <w:r w:rsidRPr="00BE6032">
        <w:rPr>
          <w:rFonts w:ascii="Calibri" w:hAnsi="Calibri"/>
          <w:sz w:val="14"/>
          <w:szCs w:val="14"/>
        </w:rPr>
        <w:t>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25"/>
        <w:gridCol w:w="978"/>
        <w:gridCol w:w="978"/>
        <w:gridCol w:w="994"/>
        <w:gridCol w:w="993"/>
        <w:gridCol w:w="910"/>
        <w:gridCol w:w="84"/>
        <w:gridCol w:w="885"/>
        <w:gridCol w:w="886"/>
        <w:gridCol w:w="788"/>
        <w:gridCol w:w="709"/>
      </w:tblGrid>
      <w:tr w:rsidR="0095386D" w:rsidRPr="008F368B" w:rsidTr="00267F70">
        <w:trPr>
          <w:cantSplit/>
          <w:trHeight w:val="79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6D" w:rsidRPr="008F368B" w:rsidRDefault="0095386D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95386D" w:rsidRPr="008F368B" w:rsidTr="00267F70">
        <w:trPr>
          <w:cantSplit/>
          <w:trHeight w:val="92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6D" w:rsidRPr="008F368B" w:rsidRDefault="0095386D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F30A2A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8F368B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8F368B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86D" w:rsidRPr="00932CB6" w:rsidRDefault="0095386D" w:rsidP="00267F70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242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14 441,3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850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14,8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121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85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13,5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907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1 970,2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268,7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90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721,4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487,9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48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155,2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725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978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994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993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910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969" w:type="dxa"/>
            <w:gridSpan w:val="2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886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88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709" w:type="dxa"/>
            <w:vAlign w:val="bottom"/>
          </w:tcPr>
          <w:p w:rsidR="0095386D" w:rsidRPr="00284868" w:rsidRDefault="0095386D" w:rsidP="0095386D">
            <w:pPr>
              <w:ind w:left="-680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1 664,9</w:t>
            </w:r>
          </w:p>
        </w:tc>
      </w:tr>
      <w:tr w:rsidR="0095386D" w:rsidRPr="008F368B" w:rsidTr="00267F70">
        <w:tblPrEx>
          <w:tblCellMar>
            <w:left w:w="30" w:type="dxa"/>
            <w:right w:w="30" w:type="dxa"/>
          </w:tblCellMar>
        </w:tblPrEx>
        <w:trPr>
          <w:cantSplit/>
          <w:trHeight w:val="48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95386D" w:rsidRPr="008F368B" w:rsidRDefault="0095386D" w:rsidP="00267F70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5386D" w:rsidRPr="00284868" w:rsidRDefault="0095386D" w:rsidP="0095386D">
            <w:pPr>
              <w:ind w:left="-567"/>
              <w:jc w:val="right"/>
              <w:rPr>
                <w:rFonts w:ascii="Calibri" w:hAnsi="Calibri"/>
                <w:sz w:val="14"/>
                <w:szCs w:val="14"/>
              </w:rPr>
            </w:pPr>
            <w:r w:rsidRPr="00284868">
              <w:rPr>
                <w:rFonts w:ascii="Calibri" w:hAnsi="Calibri"/>
                <w:sz w:val="14"/>
                <w:szCs w:val="14"/>
              </w:rPr>
              <w:t>9 173,0</w:t>
            </w:r>
          </w:p>
        </w:tc>
      </w:tr>
    </w:tbl>
    <w:p w:rsidR="0095386D" w:rsidRPr="008F368B" w:rsidRDefault="0095386D" w:rsidP="0095386D">
      <w:pPr>
        <w:pStyle w:val="a4"/>
        <w:spacing w:before="0"/>
        <w:ind w:left="-284" w:firstLine="568"/>
        <w:rPr>
          <w:rFonts w:ascii="Calibri" w:hAnsi="Calibri"/>
          <w:sz w:val="14"/>
          <w:szCs w:val="14"/>
          <w:lang w:val="en-GB"/>
        </w:rPr>
      </w:pPr>
      <w:r w:rsidRPr="008F368B">
        <w:rPr>
          <w:rFonts w:ascii="Calibri" w:hAnsi="Calibri"/>
          <w:sz w:val="14"/>
          <w:szCs w:val="14"/>
          <w:vertAlign w:val="superscript"/>
          <w:lang w:val="en-US"/>
        </w:rPr>
        <w:t xml:space="preserve">* </w:t>
      </w:r>
      <w:r w:rsidRPr="008F368B">
        <w:rPr>
          <w:rFonts w:ascii="Calibri" w:hAnsi="Calibri"/>
          <w:sz w:val="14"/>
          <w:szCs w:val="14"/>
          <w:lang w:val="kk-KZ"/>
        </w:rPr>
        <w:t xml:space="preserve">According to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Republic </w:t>
      </w:r>
      <w:r w:rsidRPr="008F368B">
        <w:rPr>
          <w:rFonts w:ascii="Calibri" w:hAnsi="Calibri"/>
          <w:sz w:val="14"/>
          <w:szCs w:val="14"/>
          <w:lang w:val="en-US"/>
        </w:rPr>
        <w:t xml:space="preserve">of </w:t>
      </w:r>
      <w:r w:rsidRPr="008F368B">
        <w:rPr>
          <w:rFonts w:ascii="Calibri" w:hAnsi="Calibri"/>
          <w:sz w:val="14"/>
          <w:szCs w:val="14"/>
          <w:lang w:val="kk-KZ"/>
        </w:rPr>
        <w:t>Kazakhstan</w:t>
      </w:r>
      <w:r w:rsidRPr="008F368B">
        <w:rPr>
          <w:rFonts w:ascii="Calibri" w:hAnsi="Calibri"/>
          <w:sz w:val="14"/>
          <w:szCs w:val="14"/>
          <w:lang w:val="en-GB"/>
        </w:rPr>
        <w:t>.</w:t>
      </w:r>
    </w:p>
    <w:p w:rsidR="00A93CC3" w:rsidRPr="00415192" w:rsidRDefault="00A93CC3" w:rsidP="00D84BFF">
      <w:pPr>
        <w:pStyle w:val="ac"/>
        <w:spacing w:before="0" w:line="276" w:lineRule="auto"/>
        <w:jc w:val="left"/>
        <w:rPr>
          <w:rFonts w:asciiTheme="minorHAnsi" w:hAnsiTheme="minorHAnsi" w:cs="Calibri"/>
          <w:sz w:val="20"/>
          <w:lang w:val="kk-KZ"/>
        </w:rPr>
      </w:pPr>
      <w:r w:rsidRPr="00415192">
        <w:rPr>
          <w:rFonts w:asciiTheme="minorHAnsi" w:hAnsiTheme="minorHAnsi"/>
          <w:sz w:val="20"/>
          <w:lang w:val="en-US"/>
        </w:rPr>
        <w:t>Financial and economic activities of enterprises</w:t>
      </w:r>
    </w:p>
    <w:p w:rsidR="0097500B" w:rsidRPr="00415192" w:rsidRDefault="0097500B" w:rsidP="005F0618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415192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97500B" w:rsidRPr="00415192" w:rsidRDefault="0097500B" w:rsidP="0097500B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415192">
        <w:rPr>
          <w:rFonts w:asciiTheme="minorHAnsi" w:hAnsiTheme="minorHAnsi"/>
          <w:sz w:val="14"/>
          <w:szCs w:val="14"/>
          <w:lang w:val="en-US"/>
        </w:rPr>
        <w:t>million</w:t>
      </w:r>
      <w:proofErr w:type="gramEnd"/>
      <w:r w:rsidRPr="00415192">
        <w:rPr>
          <w:rFonts w:asciiTheme="minorHAnsi" w:hAnsiTheme="minorHAnsi"/>
          <w:sz w:val="14"/>
          <w:szCs w:val="14"/>
          <w:lang w:val="en-US"/>
        </w:rPr>
        <w:t xml:space="preserve">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7C7D87" w:rsidRPr="00415192" w:rsidTr="004F036B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415192" w:rsidRDefault="0097500B" w:rsidP="004F036B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415192" w:rsidRDefault="0097500B" w:rsidP="004F036B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415192" w:rsidRDefault="0097500B" w:rsidP="004F036B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415192" w:rsidRDefault="0097500B" w:rsidP="004F036B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liabilities, million tenge</w:t>
            </w: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415192" w:rsidRDefault="0097500B" w:rsidP="004F036B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415192" w:rsidRDefault="0097500B" w:rsidP="004F036B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415192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payable, m</w:t>
            </w: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415192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t</w:t>
            </w:r>
            <w:r w:rsidRPr="00415192">
              <w:rPr>
                <w:rFonts w:asciiTheme="minorHAnsi" w:hAnsiTheme="minorHAnsi" w:cs="Arial"/>
                <w:sz w:val="14"/>
                <w:szCs w:val="14"/>
                <w:lang w:val="kk-KZ"/>
              </w:rPr>
              <w:t>enge</w:t>
            </w:r>
            <w:r w:rsidRPr="00415192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415192" w:rsidRDefault="0097500B" w:rsidP="004F036B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7C7D87" w:rsidRPr="00415192" w:rsidTr="004F036B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97500B">
            <w:pPr>
              <w:pStyle w:val="a9"/>
              <w:snapToGrid w:val="0"/>
              <w:spacing w:before="100" w:beforeAutospacing="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97500B">
            <w:pPr>
              <w:pStyle w:val="af0"/>
              <w:spacing w:before="100" w:beforeAutospacing="1"/>
              <w:ind w:left="-737"/>
              <w:jc w:val="left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00B" w:rsidRPr="00415192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7C7D87" w:rsidRPr="00415192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97500B">
            <w:pPr>
              <w:pStyle w:val="a9"/>
              <w:snapToGrid w:val="0"/>
              <w:spacing w:before="100" w:beforeAutospacing="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7C7D87" w:rsidRPr="00415192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97500B">
            <w:pPr>
              <w:pStyle w:val="a9"/>
              <w:snapToGrid w:val="0"/>
              <w:spacing w:before="100" w:beforeAutospacing="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7C7D87" w:rsidRPr="00415192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4F036B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73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73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73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7C7D87" w:rsidRPr="00415192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4F036B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lastRenderedPageBreak/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196 835</w:t>
            </w:r>
          </w:p>
        </w:tc>
      </w:tr>
      <w:tr w:rsidR="007C7D87" w:rsidRPr="00415192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4F036B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7C7D87" w:rsidRPr="00415192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415192" w:rsidRDefault="0097500B" w:rsidP="004F036B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7C7D87" w:rsidRPr="00415192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500B" w:rsidRPr="00415192" w:rsidRDefault="0097500B" w:rsidP="004F036B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415192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415192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415192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415192" w:rsidRDefault="0097500B" w:rsidP="0097500B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415192">
              <w:rPr>
                <w:rFonts w:asciiTheme="minorHAnsi" w:hAnsiTheme="minorHAnsi" w:cs="Calibri"/>
                <w:sz w:val="14"/>
                <w:szCs w:val="14"/>
                <w:lang w:val="en-US"/>
              </w:rPr>
              <w:t>5 632</w:t>
            </w:r>
          </w:p>
        </w:tc>
      </w:tr>
    </w:tbl>
    <w:p w:rsidR="0097500B" w:rsidRPr="00415192" w:rsidRDefault="0097500B" w:rsidP="0097500B">
      <w:pPr>
        <w:pStyle w:val="a4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415192">
        <w:rPr>
          <w:rFonts w:asciiTheme="minorHAnsi" w:hAnsiTheme="minorHAnsi"/>
          <w:sz w:val="14"/>
          <w:szCs w:val="14"/>
          <w:lang w:val="en-US"/>
        </w:rPr>
        <w:t>*</w:t>
      </w:r>
      <w:r w:rsidRPr="00415192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415192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E55324" w:rsidRPr="00415192" w:rsidRDefault="00E55324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Cs w:val="22"/>
          <w:lang w:val="kk-KZ"/>
        </w:rPr>
      </w:pPr>
      <w:r w:rsidRPr="00415192">
        <w:rPr>
          <w:rFonts w:asciiTheme="minorHAnsi" w:hAnsiTheme="minorHAnsi"/>
          <w:szCs w:val="22"/>
          <w:lang w:val="en-US"/>
        </w:rPr>
        <w:t>Socio-economic development of the Regions of the Republic of Kazakhstan</w:t>
      </w:r>
    </w:p>
    <w:p w:rsidR="00E55324" w:rsidRPr="00561AB1" w:rsidRDefault="00E55324" w:rsidP="005F0618">
      <w:pPr>
        <w:pStyle w:val="a0"/>
        <w:ind w:firstLine="0"/>
        <w:rPr>
          <w:rFonts w:asciiTheme="minorHAnsi" w:hAnsiTheme="minorHAnsi"/>
          <w:b/>
          <w:lang w:val="en-US"/>
        </w:rPr>
      </w:pPr>
      <w:r w:rsidRPr="00561AB1">
        <w:rPr>
          <w:rFonts w:asciiTheme="minorHAnsi" w:hAnsiTheme="minorHAnsi"/>
          <w:b/>
          <w:lang w:val="en-US"/>
        </w:rPr>
        <w:t xml:space="preserve">Demographic </w:t>
      </w:r>
      <w:r w:rsidRPr="00561AB1">
        <w:rPr>
          <w:rStyle w:val="af4"/>
          <w:rFonts w:asciiTheme="minorHAnsi" w:hAnsiTheme="minorHAnsi"/>
          <w:b/>
          <w:color w:val="auto"/>
          <w:u w:val="none"/>
          <w:lang w:val="en-US"/>
        </w:rPr>
        <w:t>statistics</w:t>
      </w:r>
    </w:p>
    <w:p w:rsidR="00FE15E1" w:rsidRPr="00561AB1" w:rsidRDefault="00FE15E1" w:rsidP="00FE15E1">
      <w:pPr>
        <w:pStyle w:val="ac"/>
        <w:tabs>
          <w:tab w:val="left" w:pos="9639"/>
        </w:tabs>
        <w:spacing w:before="0"/>
        <w:rPr>
          <w:rFonts w:asciiTheme="minorHAnsi" w:hAnsiTheme="minorHAnsi"/>
          <w:sz w:val="14"/>
          <w:szCs w:val="14"/>
          <w:lang w:val="en-US"/>
        </w:rPr>
      </w:pPr>
      <w:r w:rsidRPr="00561AB1">
        <w:rPr>
          <w:rFonts w:asciiTheme="minorHAnsi" w:hAnsiTheme="minorHAnsi" w:cs="Arial"/>
          <w:sz w:val="18"/>
          <w:szCs w:val="18"/>
          <w:lang w:val="en-GB"/>
        </w:rPr>
        <w:t>Change in number of population</w:t>
      </w:r>
      <w:r w:rsidRPr="00561AB1">
        <w:rPr>
          <w:rFonts w:asciiTheme="minorHAnsi" w:hAnsiTheme="minorHAnsi"/>
          <w:sz w:val="14"/>
          <w:vertAlign w:val="superscript"/>
          <w:lang w:val="en-US"/>
        </w:rPr>
        <w:t>*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2268"/>
      </w:tblGrid>
      <w:tr w:rsidR="00561AB1" w:rsidRPr="00632383" w:rsidTr="003416E0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1AB1" w:rsidRPr="00632383" w:rsidRDefault="00561AB1" w:rsidP="00267F70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61AB1" w:rsidRPr="00632383" w:rsidRDefault="00561AB1" w:rsidP="00267F70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632383">
              <w:rPr>
                <w:rFonts w:asciiTheme="minorHAnsi" w:eastAsiaTheme="minorEastAsia" w:hAnsiTheme="minorHAnsi" w:cs="Arial"/>
                <w:color w:val="000000"/>
                <w:sz w:val="14"/>
                <w:szCs w:val="14"/>
                <w:lang w:val="en-US" w:eastAsia="ja-JP"/>
              </w:rPr>
              <w:t>Novem</w:t>
            </w: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ber</w:t>
            </w: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1, 20</w:t>
            </w: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20,</w:t>
            </w:r>
          </w:p>
          <w:p w:rsidR="00561AB1" w:rsidRPr="00632383" w:rsidRDefault="00561AB1" w:rsidP="00267F70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thousand 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561AB1" w:rsidRPr="00632383" w:rsidRDefault="00561AB1" w:rsidP="00267F70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Number of population as of Novem</w:t>
            </w: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ber</w:t>
            </w: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1, 2019</w:t>
            </w: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:rsidR="00561AB1" w:rsidRPr="00632383" w:rsidRDefault="00561AB1" w:rsidP="00267F70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thousand 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61AB1" w:rsidRPr="00632383" w:rsidRDefault="00561AB1" w:rsidP="00267F70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, thousand 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561AB1" w:rsidRPr="00632383" w:rsidRDefault="00561AB1" w:rsidP="00267F70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18 833,1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18 592,7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240,4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101,3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735,1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737,1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-2,0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99,7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891,5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879,6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101,3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2 073,5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2 053,7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101,0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654,8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643,3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101,8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660,5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656,4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100,6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1 137,7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1 129,9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100,7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1 376,0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1 377,0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-1,0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99,9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865,9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869,5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-3,6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99,6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812,3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802,3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101,3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715,8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695,6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20,2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102,9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751,2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752,9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-1,7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99,8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545,1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549,7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-4,6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99,2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2 039,9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2 013,9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25,9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101,3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1 365,2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1 371,3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-6,2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99,6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1 176,1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1 127,3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48,9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104,3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1 966,8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1 902,0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64,8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103,4</w:t>
            </w:r>
          </w:p>
        </w:tc>
      </w:tr>
      <w:tr w:rsidR="00561AB1" w:rsidRPr="00632383" w:rsidTr="003416E0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1AB1" w:rsidRPr="00632383" w:rsidRDefault="00561AB1" w:rsidP="00267F70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1 065,9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1 031,3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34,6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1AB1" w:rsidRPr="00632383" w:rsidRDefault="00561AB1" w:rsidP="00267F7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2383">
              <w:rPr>
                <w:rFonts w:asciiTheme="minorHAnsi" w:hAnsiTheme="minorHAnsi"/>
                <w:color w:val="000000"/>
                <w:sz w:val="14"/>
                <w:szCs w:val="14"/>
              </w:rPr>
              <w:t>103,4</w:t>
            </w:r>
          </w:p>
        </w:tc>
      </w:tr>
    </w:tbl>
    <w:p w:rsidR="00561AB1" w:rsidRPr="00632383" w:rsidRDefault="00561AB1" w:rsidP="00561AB1">
      <w:pPr>
        <w:autoSpaceDE w:val="0"/>
        <w:autoSpaceDN w:val="0"/>
        <w:adjustRightInd w:val="0"/>
        <w:ind w:firstLine="284"/>
        <w:rPr>
          <w:rFonts w:asciiTheme="minorHAnsi" w:hAnsiTheme="minorHAnsi" w:cs="Tahoma"/>
          <w:i/>
          <w:color w:val="000000"/>
          <w:sz w:val="14"/>
          <w:szCs w:val="14"/>
        </w:rPr>
      </w:pPr>
      <w:r w:rsidRPr="00632383">
        <w:rPr>
          <w:rFonts w:asciiTheme="minorHAnsi" w:hAnsiTheme="minorHAnsi"/>
          <w:i/>
          <w:color w:val="000000"/>
          <w:sz w:val="14"/>
          <w:szCs w:val="14"/>
          <w:vertAlign w:val="superscript"/>
        </w:rPr>
        <w:t>*</w:t>
      </w:r>
      <w:r w:rsidRPr="00632383">
        <w:rPr>
          <w:rFonts w:asciiTheme="minorHAnsi" w:hAnsiTheme="minorHAnsi" w:cs="Arial"/>
          <w:i/>
          <w:color w:val="000000"/>
          <w:sz w:val="14"/>
          <w:szCs w:val="14"/>
          <w:lang w:val="en-GB"/>
        </w:rPr>
        <w:t>By the current account</w:t>
      </w:r>
      <w:r w:rsidRPr="00632383">
        <w:rPr>
          <w:rFonts w:asciiTheme="minorHAnsi" w:hAnsiTheme="minorHAnsi"/>
          <w:b/>
          <w:i/>
          <w:color w:val="000000"/>
          <w:sz w:val="14"/>
          <w:szCs w:val="14"/>
          <w:lang w:val="en-US"/>
        </w:rPr>
        <w:t>.</w:t>
      </w:r>
    </w:p>
    <w:p w:rsidR="00E55324" w:rsidRPr="00CC51BC" w:rsidRDefault="00E55324" w:rsidP="00B83E59">
      <w:pPr>
        <w:pStyle w:val="First"/>
        <w:spacing w:before="120"/>
        <w:rPr>
          <w:rFonts w:asciiTheme="minorHAnsi" w:hAnsiTheme="minorHAnsi"/>
          <w:b/>
          <w:lang w:val="en-US"/>
        </w:rPr>
      </w:pPr>
      <w:r w:rsidRPr="00CC51BC">
        <w:rPr>
          <w:rFonts w:asciiTheme="minorHAnsi" w:hAnsiTheme="minorHAnsi"/>
          <w:b/>
          <w:lang w:val="en-GB"/>
        </w:rPr>
        <w:t>Criminality</w:t>
      </w:r>
    </w:p>
    <w:p w:rsidR="00CC51BC" w:rsidRPr="00CA7119" w:rsidRDefault="00CC51BC" w:rsidP="00CC51BC">
      <w:pPr>
        <w:pStyle w:val="ac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CA711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January-O</w:t>
      </w:r>
      <w:r w:rsidRPr="00CA7119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ctober </w:t>
      </w:r>
      <w:r w:rsidRPr="00CA711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CA7119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20</w:t>
      </w:r>
      <w:r w:rsidRPr="00CA711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CC51BC" w:rsidRPr="00CA7119" w:rsidRDefault="00CC51BC" w:rsidP="00CC51BC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</w:t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CA7119">
        <w:rPr>
          <w:rFonts w:asciiTheme="minorHAnsi" w:eastAsia="Calibri" w:hAnsiTheme="minorHAnsi" w:cstheme="minorHAnsi"/>
          <w:sz w:val="14"/>
          <w:szCs w:val="14"/>
          <w:lang w:val="en-US" w:eastAsia="en-US"/>
        </w:rPr>
        <w:t xml:space="preserve">         </w:t>
      </w:r>
      <w:proofErr w:type="gramStart"/>
      <w:r w:rsidRPr="00CA7119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CC51BC" w:rsidRPr="00D755A2" w:rsidTr="00267F70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C51BC" w:rsidRPr="00CA7119" w:rsidRDefault="00CC51BC" w:rsidP="00267F70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D84BF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CA711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CC51BC" w:rsidRPr="00CA7119" w:rsidRDefault="00CC51BC" w:rsidP="00267F70">
            <w:pPr>
              <w:pStyle w:val="a7"/>
              <w:rPr>
                <w:rFonts w:asciiTheme="minorHAnsi" w:hAnsiTheme="minorHAnsi" w:cstheme="minorHAnsi"/>
                <w:sz w:val="14"/>
                <w:szCs w:val="14"/>
              </w:rPr>
            </w:pPr>
            <w:r w:rsidRPr="00CA7119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CA711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CA7119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gramStart"/>
            <w:r w:rsidRPr="00CA7119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proofErr w:type="gramEnd"/>
            <w:r w:rsidRPr="00CA711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CC51BC" w:rsidRPr="00CA7119" w:rsidTr="00267F70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C51BC" w:rsidRPr="00CA7119" w:rsidRDefault="00CC51BC" w:rsidP="00267F7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CC51BC" w:rsidRPr="00CA7119" w:rsidTr="00267F70">
        <w:trPr>
          <w:trHeight w:val="70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143 744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36 457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1 903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62 798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22 130</w:t>
            </w:r>
          </w:p>
        </w:tc>
      </w:tr>
      <w:tr w:rsidR="00CC51BC" w:rsidRPr="00CA7119" w:rsidTr="00267F70">
        <w:trPr>
          <w:trHeight w:val="80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7 031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1 589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125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3 361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882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6 125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1 593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2 887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895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12 902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3 159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177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4 315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2 281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3 813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1 155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1 651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493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6 005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1 435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2 819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790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5 558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1 583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160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2 024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921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11 018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2 844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269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5 546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1 381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8 810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2 306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112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3 971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1 027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3 437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1 015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1 335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554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3 559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952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1 022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555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5 302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1 486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156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2 357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730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4 504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868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70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2 019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553</w:t>
            </w:r>
          </w:p>
        </w:tc>
      </w:tr>
      <w:tr w:rsidR="00CC51BC" w:rsidRPr="00CA7119" w:rsidTr="00267F70">
        <w:trPr>
          <w:trHeight w:val="23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5 490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1 588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78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1 813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1 301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12 107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3 064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128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5 729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1 855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CA7119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11 461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2 402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111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5 605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1 696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24 789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6 082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184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12 055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4 006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9 879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3 068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3 611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1 989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1 369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437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120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57"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106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</w:tr>
      <w:tr w:rsidR="00CC51BC" w:rsidRPr="00CA7119" w:rsidTr="00267F70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247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137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</w:tr>
    </w:tbl>
    <w:p w:rsidR="00CC51BC" w:rsidRPr="00CA7119" w:rsidRDefault="00CC51BC" w:rsidP="00CC51BC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CA7119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CA7119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CC51BC" w:rsidRPr="00CA7119" w:rsidRDefault="00CC51BC" w:rsidP="00D84BFF">
      <w:pPr>
        <w:pStyle w:val="ac"/>
        <w:spacing w:before="12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CA711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crime categories for </w:t>
      </w:r>
      <w:r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J</w:t>
      </w:r>
      <w:r w:rsidRPr="00CA711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anuary-</w:t>
      </w:r>
      <w:r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O</w:t>
      </w:r>
      <w:r w:rsidRPr="00CA7119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ctober </w:t>
      </w:r>
      <w:r w:rsidRPr="00CA711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CA7119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20</w:t>
      </w:r>
      <w:r w:rsidRPr="00CA711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CC51BC" w:rsidRPr="00CA7119" w:rsidRDefault="00CC51BC" w:rsidP="00CC51BC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86FBD">
        <w:rPr>
          <w:rFonts w:asciiTheme="minorHAnsi" w:eastAsia="Calibri" w:hAnsiTheme="minorHAnsi" w:cstheme="minorHAnsi"/>
          <w:i/>
          <w:szCs w:val="16"/>
          <w:lang w:val="en-US" w:eastAsia="en-US"/>
        </w:rPr>
        <w:t xml:space="preserve"> </w:t>
      </w:r>
      <w:proofErr w:type="gramStart"/>
      <w:r w:rsidRPr="00CA7119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CC51BC" w:rsidRPr="00D755A2" w:rsidTr="00267F70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C51BC" w:rsidRPr="00CA7119" w:rsidRDefault="00CC51BC" w:rsidP="00267F70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CA711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CC51BC" w:rsidRPr="00CA7119" w:rsidRDefault="00CC51BC" w:rsidP="00CC51BC">
            <w:pPr>
              <w:autoSpaceDE w:val="0"/>
              <w:autoSpaceDN w:val="0"/>
              <w:adjustRightInd w:val="0"/>
              <w:ind w:left="397" w:firstLine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A711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r w:rsidRPr="00CA711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CA711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CA711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CC51BC" w:rsidRPr="00CA7119" w:rsidTr="00267F70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C51BC" w:rsidRPr="00CA7119" w:rsidRDefault="00CC51BC" w:rsidP="00267F7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267F70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proofErr w:type="gramStart"/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</w:t>
            </w:r>
            <w:proofErr w:type="gramEnd"/>
            <w:r w:rsidRPr="00CA711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conomic </w:t>
            </w:r>
            <w:r w:rsidRPr="00CA7119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CA711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CC51BC" w:rsidRPr="00CA7119" w:rsidTr="00267F70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143 744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767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181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2 869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58 824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1 215</w:t>
            </w:r>
          </w:p>
        </w:tc>
      </w:tr>
      <w:tr w:rsidR="00CC51BC" w:rsidRPr="00CA7119" w:rsidTr="00267F70">
        <w:trPr>
          <w:trHeight w:val="108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7 031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106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3 039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6 125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2 651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72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lastRenderedPageBreak/>
              <w:t>А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12 902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166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4 894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86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3 813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1 270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36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6 005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2 301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42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5 558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1 973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60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11 018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266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5 089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82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8 810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177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4 088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59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3 437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1 212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41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3 559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846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5 302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122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1 833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45</w:t>
            </w:r>
          </w:p>
        </w:tc>
      </w:tr>
      <w:tr w:rsidR="00CC51BC" w:rsidRPr="00CA7119" w:rsidTr="00267F70">
        <w:trPr>
          <w:trHeight w:val="219"/>
        </w:trPr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CA711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CA7119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4 504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1 743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29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5 490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1 509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34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12 107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64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237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5 325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75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CA7119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11 461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224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4 085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60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24 789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68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717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12 964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239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9 879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3 566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169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1 369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347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24</w:t>
            </w:r>
          </w:p>
        </w:tc>
      </w:tr>
      <w:tr w:rsidR="00CC51BC" w:rsidRPr="00CA7119" w:rsidTr="00267F70">
        <w:tc>
          <w:tcPr>
            <w:tcW w:w="2325" w:type="dxa"/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57"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338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CC51BC" w:rsidRPr="00CA7119" w:rsidTr="00267F70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CC51BC" w:rsidRPr="00CA7119" w:rsidRDefault="00CC51BC" w:rsidP="00CC51BC">
            <w:pPr>
              <w:autoSpaceDE w:val="0"/>
              <w:autoSpaceDN w:val="0"/>
              <w:adjustRightInd w:val="0"/>
              <w:ind w:left="57" w:right="57"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</w:rPr>
              <w:t>247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80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C51BC" w:rsidRPr="00CA7119" w:rsidRDefault="00CC51BC" w:rsidP="00CC51B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A711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CC51BC" w:rsidRPr="00CA7119" w:rsidRDefault="00CC51BC" w:rsidP="00FA1C0C">
      <w:pPr>
        <w:pStyle w:val="a6"/>
        <w:spacing w:before="0" w:after="0"/>
        <w:ind w:firstLine="284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CA7119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CA7119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3132E9" w:rsidRDefault="00E67333" w:rsidP="00762094">
      <w:pPr>
        <w:pStyle w:val="ac"/>
        <w:widowControl w:val="0"/>
        <w:tabs>
          <w:tab w:val="left" w:pos="280"/>
        </w:tabs>
        <w:spacing w:before="120" w:after="120"/>
        <w:jc w:val="both"/>
        <w:rPr>
          <w:rFonts w:asciiTheme="minorHAnsi" w:eastAsia="Calibri" w:hAnsiTheme="minorHAnsi" w:cs="Calibri"/>
          <w:bCs/>
          <w:sz w:val="20"/>
          <w:lang w:val="en-US" w:eastAsia="en-US"/>
        </w:rPr>
      </w:pPr>
      <w:r w:rsidRPr="003132E9">
        <w:rPr>
          <w:rFonts w:asciiTheme="minorHAnsi" w:eastAsia="Calibri" w:hAnsiTheme="minorHAnsi" w:cs="Calibri"/>
          <w:bCs/>
          <w:sz w:val="20"/>
          <w:lang w:val="en-US" w:eastAsia="en-US"/>
        </w:rPr>
        <w:t>Labor and e</w:t>
      </w:r>
      <w:r w:rsidR="00E94C0F" w:rsidRPr="003132E9">
        <w:rPr>
          <w:rFonts w:asciiTheme="minorHAnsi" w:eastAsia="Calibri" w:hAnsiTheme="minorHAnsi" w:cs="Calibri"/>
          <w:bCs/>
          <w:sz w:val="20"/>
          <w:lang w:val="en-US" w:eastAsia="en-US"/>
        </w:rPr>
        <w:t>mployment</w:t>
      </w:r>
      <w:r w:rsidR="000E5A2F" w:rsidRPr="003132E9">
        <w:rPr>
          <w:rFonts w:asciiTheme="minorHAnsi" w:eastAsia="Calibri" w:hAnsiTheme="minorHAnsi" w:cs="Calibri"/>
          <w:bCs/>
          <w:sz w:val="20"/>
          <w:lang w:val="kk-KZ" w:eastAsia="en-US"/>
        </w:rPr>
        <w:t xml:space="preserve"> </w:t>
      </w:r>
      <w:r w:rsidR="00E94C0F" w:rsidRPr="003132E9">
        <w:rPr>
          <w:rFonts w:asciiTheme="minorHAnsi" w:eastAsia="Calibri" w:hAnsiTheme="minorHAnsi" w:cs="Calibri"/>
          <w:bCs/>
          <w:sz w:val="20"/>
          <w:lang w:val="en-US" w:eastAsia="en-US"/>
        </w:rPr>
        <w:t>statistics</w:t>
      </w:r>
    </w:p>
    <w:p w:rsidR="00F83C44" w:rsidRDefault="00FA1C0C" w:rsidP="00FA1C0C">
      <w:pPr>
        <w:pStyle w:val="ac"/>
        <w:tabs>
          <w:tab w:val="center" w:pos="5017"/>
          <w:tab w:val="left" w:pos="8665"/>
        </w:tabs>
        <w:spacing w:before="0" w:after="0" w:line="480" w:lineRule="auto"/>
        <w:jc w:val="left"/>
        <w:rPr>
          <w:rFonts w:asciiTheme="minorHAnsi" w:hAnsiTheme="minorHAnsi"/>
          <w:sz w:val="18"/>
          <w:lang w:val="en-GB"/>
        </w:rPr>
      </w:pPr>
      <w:r>
        <w:rPr>
          <w:rFonts w:asciiTheme="minorHAnsi" w:hAnsiTheme="minorHAnsi"/>
          <w:sz w:val="18"/>
          <w:lang w:val="en-GB"/>
        </w:rPr>
        <w:tab/>
      </w:r>
      <w:r w:rsidR="00F83C44" w:rsidRPr="00415192">
        <w:rPr>
          <w:rFonts w:asciiTheme="minorHAnsi" w:hAnsiTheme="minorHAnsi"/>
          <w:sz w:val="18"/>
          <w:lang w:val="en-GB"/>
        </w:rPr>
        <w:t xml:space="preserve">Number of employees at large and medium-sized enterprises in </w:t>
      </w:r>
      <w:proofErr w:type="gramStart"/>
      <w:r w:rsidR="00F83C44" w:rsidRPr="00415192">
        <w:rPr>
          <w:rFonts w:asciiTheme="minorHAnsi" w:hAnsiTheme="minorHAnsi"/>
          <w:sz w:val="18"/>
          <w:lang w:val="en-US"/>
        </w:rPr>
        <w:t xml:space="preserve">III </w:t>
      </w:r>
      <w:r w:rsidR="00F83C44" w:rsidRPr="00415192">
        <w:rPr>
          <w:rFonts w:asciiTheme="minorHAnsi" w:hAnsiTheme="minorHAnsi"/>
          <w:sz w:val="18"/>
          <w:lang w:val="en-GB"/>
        </w:rPr>
        <w:t xml:space="preserve"> quarter</w:t>
      </w:r>
      <w:proofErr w:type="gramEnd"/>
      <w:r w:rsidR="00F83C44" w:rsidRPr="00415192">
        <w:rPr>
          <w:rFonts w:asciiTheme="minorHAnsi" w:hAnsiTheme="minorHAnsi"/>
          <w:sz w:val="18"/>
          <w:lang w:val="en-GB"/>
        </w:rPr>
        <w:t xml:space="preserve"> of 2020</w:t>
      </w:r>
      <w:r>
        <w:rPr>
          <w:rFonts w:asciiTheme="minorHAnsi" w:hAnsiTheme="minorHAnsi"/>
          <w:sz w:val="18"/>
          <w:lang w:val="en-GB"/>
        </w:rPr>
        <w:tab/>
      </w: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560"/>
      </w:tblGrid>
      <w:tr w:rsidR="007C7D87" w:rsidRPr="00D755A2" w:rsidTr="00762094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7"/>
              <w:spacing w:before="100"/>
              <w:ind w:left="-57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Total number of employees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A1C0C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 xml:space="preserve">thousand </w:t>
            </w:r>
            <w:r w:rsidR="00F83C44" w:rsidRPr="00415192">
              <w:rPr>
                <w:rFonts w:asciiTheme="minorHAnsi" w:hAnsiTheme="minorHAnsi"/>
                <w:sz w:val="14"/>
                <w:lang w:val="en-GB"/>
              </w:rPr>
              <w:t>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quarter</w:t>
            </w:r>
            <w:r w:rsidRPr="00415192">
              <w:rPr>
                <w:rFonts w:asciiTheme="minorHAnsi" w:hAnsiTheme="minorHAns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quarter</w:t>
            </w:r>
            <w:r w:rsidRPr="00415192">
              <w:rPr>
                <w:rFonts w:asciiTheme="minorHAnsi" w:hAnsiTheme="minorHAnsi"/>
                <w:sz w:val="14"/>
                <w:lang w:val="en-GB"/>
              </w:rPr>
              <w:t xml:space="preserve"> as % to</w:t>
            </w:r>
          </w:p>
        </w:tc>
      </w:tr>
      <w:tr w:rsidR="007C7D87" w:rsidRPr="00D755A2" w:rsidTr="00762094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3C44" w:rsidRPr="00415192" w:rsidRDefault="00F83C44" w:rsidP="004F036B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b/>
                <w:sz w:val="14"/>
              </w:rPr>
            </w:pPr>
            <w:r w:rsidRPr="00415192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2 785,2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2 596,1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94,9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137,4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156,2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147,0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175,0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91,8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159,6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87,8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93,4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87,8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94,9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258,4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244,4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121,8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127,0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118,4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95,9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146,2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139,2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73,8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68,6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</w:tr>
      <w:tr w:rsidR="007C7D87" w:rsidRPr="00415192" w:rsidTr="00762094">
        <w:trPr>
          <w:cantSplit/>
          <w:trHeight w:val="66"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147,3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137,8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216,7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205,1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Nur-Sultan</w:t>
            </w:r>
            <w:r w:rsidRPr="00415192">
              <w:rPr>
                <w:rFonts w:asciiTheme="minorHAnsi" w:hAnsiTheme="minorHAnsi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238,3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220,1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429,6</w:t>
            </w:r>
          </w:p>
        </w:tc>
        <w:tc>
          <w:tcPr>
            <w:tcW w:w="1276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418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992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394,5</w:t>
            </w:r>
          </w:p>
        </w:tc>
        <w:tc>
          <w:tcPr>
            <w:tcW w:w="1417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560" w:type="dxa"/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</w:tr>
      <w:tr w:rsidR="007C7D87" w:rsidRPr="00415192" w:rsidTr="00762094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134,8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122,1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83C44" w:rsidRPr="00415192" w:rsidRDefault="00F83C44" w:rsidP="00F83C44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</w:tbl>
    <w:p w:rsidR="00D565AC" w:rsidRPr="00260746" w:rsidRDefault="00D565AC" w:rsidP="00FA1C0C">
      <w:pPr>
        <w:pStyle w:val="af0"/>
        <w:spacing w:before="80"/>
        <w:jc w:val="center"/>
        <w:rPr>
          <w:rFonts w:ascii="Calibri" w:hAnsi="Calibri" w:cs="Calibri"/>
          <w:b/>
          <w:sz w:val="18"/>
          <w:szCs w:val="18"/>
          <w:vertAlign w:val="superscript"/>
          <w:lang w:val="en-US"/>
        </w:rPr>
      </w:pPr>
      <w:r w:rsidRPr="00BA0B83">
        <w:rPr>
          <w:rFonts w:ascii="Calibri" w:hAnsi="Calibri" w:cs="Calibri"/>
          <w:b/>
          <w:sz w:val="18"/>
          <w:szCs w:val="18"/>
          <w:lang w:val="en-GB"/>
        </w:rPr>
        <w:t>Unemployment and employment support in</w:t>
      </w:r>
      <w:r>
        <w:rPr>
          <w:rFonts w:ascii="Calibri" w:hAnsi="Calibri" w:cs="Calibri"/>
          <w:b/>
          <w:sz w:val="18"/>
          <w:szCs w:val="18"/>
          <w:lang w:val="kk-KZ"/>
        </w:rPr>
        <w:t xml:space="preserve"> </w:t>
      </w:r>
      <w:proofErr w:type="gramStart"/>
      <w:r w:rsidR="00383CF1">
        <w:rPr>
          <w:rFonts w:ascii="Calibri" w:hAnsi="Calibri" w:cs="Calibri"/>
          <w:b/>
          <w:sz w:val="18"/>
          <w:szCs w:val="18"/>
          <w:lang w:val="en-US"/>
        </w:rPr>
        <w:t>November</w:t>
      </w:r>
      <w:r>
        <w:rPr>
          <w:rFonts w:ascii="Calibri" w:hAnsi="Calibri" w:cs="Calibri"/>
          <w:b/>
          <w:sz w:val="18"/>
          <w:szCs w:val="18"/>
          <w:lang w:val="kk-KZ"/>
        </w:rPr>
        <w:t xml:space="preserve"> </w:t>
      </w:r>
      <w:r w:rsidRPr="00BA0B83">
        <w:rPr>
          <w:rFonts w:ascii="Calibri" w:hAnsi="Calibri" w:cs="Calibri"/>
          <w:b/>
          <w:sz w:val="18"/>
          <w:szCs w:val="18"/>
          <w:lang w:val="en-US"/>
        </w:rPr>
        <w:t xml:space="preserve"> 20</w:t>
      </w:r>
      <w:r>
        <w:rPr>
          <w:rFonts w:ascii="Calibri" w:hAnsi="Calibri" w:cs="Calibri"/>
          <w:b/>
          <w:sz w:val="18"/>
          <w:szCs w:val="18"/>
          <w:lang w:val="kk-KZ"/>
        </w:rPr>
        <w:t>20</w:t>
      </w:r>
      <w:proofErr w:type="gramEnd"/>
      <w:r w:rsidRPr="00BA0B83">
        <w:rPr>
          <w:rFonts w:ascii="Calibri" w:hAnsi="Calibri" w:cs="Calibri"/>
          <w:b/>
          <w:sz w:val="18"/>
          <w:szCs w:val="18"/>
          <w:vertAlign w:val="superscript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D565AC" w:rsidRPr="00D755A2" w:rsidTr="00267F70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AC" w:rsidRPr="00561730" w:rsidRDefault="00D565AC" w:rsidP="00267F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561730" w:rsidRDefault="00D565AC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561730" w:rsidRDefault="00D565AC" w:rsidP="00267F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65AC" w:rsidRPr="00561730" w:rsidRDefault="00D565AC" w:rsidP="00267F70">
            <w:pPr>
              <w:pStyle w:val="a7"/>
              <w:rPr>
                <w:sz w:val="14"/>
                <w:szCs w:val="14"/>
                <w:lang w:val="kk-KZ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Overall measures rendered on enployment, unit</w:t>
            </w:r>
          </w:p>
        </w:tc>
      </w:tr>
      <w:tr w:rsidR="00D565AC" w:rsidRPr="00D755A2" w:rsidTr="00267F70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AC" w:rsidRPr="00561730" w:rsidRDefault="00D565AC" w:rsidP="00267F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561730" w:rsidRDefault="00D565AC" w:rsidP="00267F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561730" w:rsidRDefault="00D565AC" w:rsidP="00267F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5AC" w:rsidRPr="00561730" w:rsidRDefault="00D565AC" w:rsidP="00267F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65AC" w:rsidRPr="00561730" w:rsidRDefault="00D565AC" w:rsidP="00267F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 xml:space="preserve">as % of total number of persons applied </w:t>
            </w:r>
          </w:p>
        </w:tc>
      </w:tr>
      <w:tr w:rsidR="00D565AC" w:rsidRPr="00561730" w:rsidTr="00267F70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D565AC" w:rsidRPr="00561730" w:rsidRDefault="00D565AC" w:rsidP="00267F70">
            <w:pPr>
              <w:pStyle w:val="afd"/>
              <w:ind w:firstLine="0"/>
              <w:jc w:val="left"/>
              <w:rPr>
                <w:b/>
                <w:sz w:val="14"/>
                <w:szCs w:val="14"/>
                <w:lang w:val="en-GB"/>
              </w:rPr>
            </w:pPr>
            <w:r w:rsidRPr="00561730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207 034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41</w:t>
            </w:r>
            <w:r w:rsidRPr="00561730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561730">
              <w:rPr>
                <w:rFonts w:ascii="Calibri" w:hAnsi="Calibri" w:cs="Calibri"/>
                <w:sz w:val="14"/>
                <w:szCs w:val="1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3 281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1 482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145,9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9 114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2 651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17 802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4 993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153,8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14 383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2 915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179,4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15 205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</w:t>
            </w:r>
            <w:r w:rsidRPr="00561730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561730">
              <w:rPr>
                <w:rFonts w:ascii="Calibri" w:hAnsi="Calibri" w:cs="Calibri"/>
                <w:sz w:val="14"/>
                <w:szCs w:val="14"/>
              </w:rPr>
              <w:t>375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54,5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15 328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</w:t>
            </w:r>
            <w:r w:rsidRPr="00561730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561730">
              <w:rPr>
                <w:rFonts w:ascii="Calibri" w:hAnsi="Calibri" w:cs="Calibri"/>
                <w:sz w:val="14"/>
                <w:szCs w:val="14"/>
              </w:rPr>
              <w:t>405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7 939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2 545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5 480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1 885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88,9</w:t>
            </w:r>
          </w:p>
        </w:tc>
      </w:tr>
      <w:tr w:rsidR="00D565AC" w:rsidRPr="00561730" w:rsidTr="00267F70">
        <w:trPr>
          <w:cantSplit/>
          <w:trHeight w:val="137"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15 230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2 615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77,1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10 707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1 880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74,3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7 655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1 773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5 697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1 146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72,2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33 394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4 303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vAlign w:val="bottom"/>
          </w:tcPr>
          <w:p w:rsidR="00D565AC" w:rsidRPr="00561730" w:rsidRDefault="00D565AC" w:rsidP="00D565AC">
            <w:pPr>
              <w:ind w:left="-680"/>
              <w:rPr>
                <w:rFonts w:ascii="Calibri" w:hAnsi="Calibri"/>
                <w:sz w:val="14"/>
                <w:szCs w:val="14"/>
                <w:lang w:val="en-GB"/>
              </w:rPr>
            </w:pPr>
            <w:r w:rsidRPr="00561730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7 566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1 236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68,1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</w:tcPr>
          <w:p w:rsidR="00D565AC" w:rsidRPr="00561730" w:rsidRDefault="00D565AC" w:rsidP="00267F70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561730">
              <w:rPr>
                <w:sz w:val="14"/>
                <w:szCs w:val="14"/>
                <w:lang w:val="en-US"/>
              </w:rPr>
              <w:t>Nursultan</w:t>
            </w:r>
            <w:r w:rsidRPr="00561730">
              <w:rPr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5 532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704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50,4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</w:tcPr>
          <w:p w:rsidR="00D565AC" w:rsidRPr="00561730" w:rsidRDefault="00D565AC" w:rsidP="00267F70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561730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23 025</w:t>
            </w:r>
          </w:p>
        </w:tc>
        <w:tc>
          <w:tcPr>
            <w:tcW w:w="221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806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7</w:t>
            </w:r>
            <w:r w:rsidRPr="00561730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561730">
              <w:rPr>
                <w:rFonts w:ascii="Calibri" w:hAnsi="Calibri" w:cs="Calibri"/>
                <w:sz w:val="14"/>
                <w:szCs w:val="14"/>
              </w:rPr>
              <w:t>528</w:t>
            </w:r>
          </w:p>
        </w:tc>
        <w:tc>
          <w:tcPr>
            <w:tcW w:w="1560" w:type="dxa"/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179,3</w:t>
            </w:r>
          </w:p>
        </w:tc>
      </w:tr>
      <w:tr w:rsidR="00D565AC" w:rsidRPr="00561730" w:rsidTr="00267F70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D565AC" w:rsidRPr="00561730" w:rsidRDefault="00D565AC" w:rsidP="00267F70">
            <w:pPr>
              <w:pStyle w:val="afd"/>
              <w:ind w:firstLine="0"/>
              <w:rPr>
                <w:sz w:val="14"/>
                <w:szCs w:val="14"/>
                <w:highlight w:val="yellow"/>
                <w:lang w:val="en-GB"/>
              </w:rPr>
            </w:pPr>
            <w:r w:rsidRPr="00561730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9 696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1</w:t>
            </w:r>
            <w:r w:rsidRPr="00561730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561730">
              <w:rPr>
                <w:rFonts w:ascii="Calibri" w:hAnsi="Calibri" w:cs="Calibri"/>
                <w:sz w:val="14"/>
                <w:szCs w:val="14"/>
              </w:rPr>
              <w:t>414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D565AC" w:rsidRPr="00561730" w:rsidRDefault="00D565AC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61730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</w:tr>
    </w:tbl>
    <w:p w:rsidR="00D565AC" w:rsidRPr="00561730" w:rsidRDefault="00D565AC" w:rsidP="00D565AC">
      <w:pPr>
        <w:pStyle w:val="a9"/>
        <w:ind w:firstLine="284"/>
        <w:rPr>
          <w:rFonts w:ascii="Calibri" w:hAnsi="Calibri"/>
          <w:i/>
          <w:sz w:val="14"/>
          <w:szCs w:val="14"/>
          <w:lang w:val="kk-KZ"/>
        </w:rPr>
      </w:pPr>
      <w:r>
        <w:rPr>
          <w:rFonts w:ascii="Calibri" w:hAnsi="Calibri"/>
          <w:i/>
          <w:sz w:val="14"/>
          <w:szCs w:val="14"/>
          <w:lang w:val="en-US"/>
        </w:rPr>
        <w:t>*Data by Ministry of L</w:t>
      </w:r>
      <w:r w:rsidRPr="00561730">
        <w:rPr>
          <w:rFonts w:ascii="Calibri" w:hAnsi="Calibri"/>
          <w:i/>
          <w:sz w:val="14"/>
          <w:szCs w:val="14"/>
          <w:lang w:val="en-US"/>
        </w:rPr>
        <w:t>abor and social protection of population of the Republic of Kazakhstan.</w:t>
      </w:r>
    </w:p>
    <w:p w:rsidR="00613B89" w:rsidRPr="00415192" w:rsidRDefault="00613B89" w:rsidP="00762094">
      <w:pPr>
        <w:pStyle w:val="ac"/>
        <w:spacing w:before="120" w:after="120"/>
        <w:rPr>
          <w:rFonts w:asciiTheme="minorHAnsi" w:hAnsiTheme="minorHAnsi"/>
          <w:lang w:val="en-US"/>
        </w:rPr>
      </w:pPr>
      <w:r w:rsidRPr="00415192">
        <w:rPr>
          <w:rFonts w:asciiTheme="minorHAnsi" w:hAnsiTheme="minorHAnsi"/>
          <w:sz w:val="18"/>
          <w:lang w:val="en-US"/>
        </w:rPr>
        <w:t xml:space="preserve">The average monthly nominal wage of one employee in the III quarter </w:t>
      </w:r>
      <w:r w:rsidRPr="00415192">
        <w:rPr>
          <w:rFonts w:asciiTheme="minorHAnsi" w:hAnsiTheme="minorHAnsi"/>
          <w:sz w:val="18"/>
          <w:lang w:val="en-GB"/>
        </w:rPr>
        <w:t>of</w:t>
      </w:r>
      <w:r w:rsidRPr="00415192">
        <w:rPr>
          <w:rFonts w:asciiTheme="minorHAnsi" w:hAnsiTheme="minorHAnsi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1F2CA6" w:rsidRPr="00D755A2" w:rsidTr="004F036B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613B89" w:rsidRPr="00415192" w:rsidRDefault="00613B89" w:rsidP="004F036B">
            <w:pPr>
              <w:pStyle w:val="a9"/>
              <w:jc w:val="center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Of them in large and medium-sized enterprises</w:t>
            </w:r>
          </w:p>
        </w:tc>
      </w:tr>
      <w:tr w:rsidR="001F2CA6" w:rsidRPr="00D755A2" w:rsidTr="004F036B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III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III quarter as a percentage of</w:t>
            </w:r>
          </w:p>
        </w:tc>
      </w:tr>
      <w:tr w:rsidR="001F2CA6" w:rsidRPr="00D755A2" w:rsidTr="004F036B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13B89" w:rsidRPr="00415192" w:rsidRDefault="00613B89" w:rsidP="004F036B">
            <w:pPr>
              <w:pStyle w:val="af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613B89" w:rsidRPr="00415192" w:rsidRDefault="00613B89" w:rsidP="004F036B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415192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b/>
                <w:sz w:val="14"/>
              </w:rPr>
            </w:pPr>
            <w:r w:rsidRPr="00415192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204 330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224 931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162 980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179 177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115,5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lastRenderedPageBreak/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177 314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192 553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162 185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178 434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118,9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350 800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390 224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190 985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221 616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150 414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162 059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118,0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203 084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219 266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117,3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170 657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180 313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114,7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168 351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184 633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297 820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332 582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183 677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197 159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112,2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156 341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167 500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113,3</w:t>
            </w:r>
          </w:p>
        </w:tc>
      </w:tr>
      <w:tr w:rsidR="007C7D87" w:rsidRPr="00415192" w:rsidTr="004F036B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148 636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85,5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170 560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85,8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123,0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180 753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196 542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289 820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297 994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92,1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236 208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240 929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</w:tr>
      <w:tr w:rsidR="007C7D87" w:rsidRPr="00415192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B89" w:rsidRPr="00415192" w:rsidRDefault="00613B89" w:rsidP="001534AC">
            <w:pPr>
              <w:ind w:left="-794"/>
              <w:rPr>
                <w:rFonts w:asciiTheme="minorHAnsi" w:hAnsiTheme="minorHAnsi"/>
                <w:sz w:val="14"/>
                <w:lang w:val="en-GB"/>
              </w:rPr>
            </w:pPr>
            <w:r w:rsidRPr="00415192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155 006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165 587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415192" w:rsidRDefault="00613B89" w:rsidP="00613B89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415192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</w:tr>
    </w:tbl>
    <w:p w:rsidR="00613B89" w:rsidRPr="00415192" w:rsidRDefault="00613B89" w:rsidP="00762094">
      <w:pPr>
        <w:pStyle w:val="ac"/>
        <w:widowControl w:val="0"/>
        <w:spacing w:before="120" w:after="0"/>
        <w:rPr>
          <w:rFonts w:asciiTheme="minorHAnsi" w:hAnsiTheme="minorHAnsi"/>
          <w:sz w:val="18"/>
          <w:lang w:val="en-US"/>
        </w:rPr>
      </w:pPr>
      <w:r w:rsidRPr="00415192">
        <w:rPr>
          <w:rFonts w:asciiTheme="minorHAnsi" w:hAnsiTheme="minorHAnsi"/>
          <w:sz w:val="18"/>
          <w:lang w:val="en-US"/>
        </w:rPr>
        <w:t>Index of salary in</w:t>
      </w:r>
      <w:r w:rsidRPr="00415192">
        <w:rPr>
          <w:rFonts w:asciiTheme="minorHAnsi" w:hAnsiTheme="minorHAnsi"/>
          <w:sz w:val="18"/>
          <w:lang w:val="en-GB"/>
        </w:rPr>
        <w:t xml:space="preserve"> </w:t>
      </w:r>
      <w:r w:rsidRPr="00415192">
        <w:rPr>
          <w:rFonts w:asciiTheme="minorHAnsi" w:hAnsiTheme="minorHAnsi"/>
          <w:sz w:val="18"/>
          <w:lang w:val="en-US"/>
        </w:rPr>
        <w:t>III</w:t>
      </w:r>
      <w:r w:rsidRPr="00415192">
        <w:rPr>
          <w:rFonts w:asciiTheme="minorHAnsi" w:hAnsiTheme="minorHAnsi"/>
          <w:sz w:val="18"/>
          <w:lang w:val="en-GB"/>
        </w:rPr>
        <w:t xml:space="preserve"> quarter of 20</w:t>
      </w:r>
      <w:r w:rsidRPr="00415192">
        <w:rPr>
          <w:rFonts w:asciiTheme="minorHAnsi" w:hAnsiTheme="minorHAnsi"/>
          <w:sz w:val="18"/>
          <w:lang w:val="kk-KZ"/>
        </w:rPr>
        <w:t>20</w:t>
      </w:r>
    </w:p>
    <w:p w:rsidR="00613B89" w:rsidRPr="00415192" w:rsidRDefault="00613B89" w:rsidP="000B3228">
      <w:pPr>
        <w:pStyle w:val="Naimenovanie"/>
        <w:spacing w:before="0" w:after="120"/>
        <w:rPr>
          <w:rFonts w:asciiTheme="minorHAnsi" w:hAnsiTheme="minorHAnsi"/>
          <w:sz w:val="18"/>
          <w:lang w:val="en-US"/>
        </w:rPr>
      </w:pPr>
      <w:r w:rsidRPr="00415192">
        <w:rPr>
          <w:rFonts w:asciiTheme="minorHAnsi" w:hAnsiTheme="minorHAnsi"/>
          <w:sz w:val="18"/>
          <w:lang w:val="en-US"/>
        </w:rPr>
        <w:t>(</w:t>
      </w:r>
      <w:proofErr w:type="gramStart"/>
      <w:r w:rsidRPr="00415192">
        <w:rPr>
          <w:rFonts w:asciiTheme="minorHAnsi" w:hAnsiTheme="minorHAnsi"/>
          <w:sz w:val="18"/>
          <w:lang w:val="en-US"/>
        </w:rPr>
        <w:t>small</w:t>
      </w:r>
      <w:proofErr w:type="gramEnd"/>
      <w:r w:rsidRPr="00415192">
        <w:rPr>
          <w:rFonts w:asciiTheme="minorHAnsi" w:hAnsiTheme="minorHAnsi"/>
          <w:sz w:val="18"/>
          <w:lang w:val="en-US"/>
        </w:rPr>
        <w:t xml:space="preserve"> and medium enterprises)</w:t>
      </w:r>
    </w:p>
    <w:p w:rsidR="001E56E8" w:rsidRPr="00415192" w:rsidRDefault="0072665B" w:rsidP="000B3228">
      <w:pPr>
        <w:pStyle w:val="Naimenovanie"/>
        <w:spacing w:before="0" w:after="0"/>
        <w:jc w:val="right"/>
        <w:rPr>
          <w:rFonts w:asciiTheme="minorHAnsi" w:hAnsiTheme="minorHAnsi"/>
          <w:sz w:val="18"/>
          <w:lang w:val="kk-KZ"/>
        </w:rPr>
      </w:pPr>
      <w:proofErr w:type="gramStart"/>
      <w:r w:rsidRPr="00415192">
        <w:rPr>
          <w:rFonts w:asciiTheme="minorHAnsi" w:hAnsiTheme="minorHAnsi"/>
          <w:sz w:val="14"/>
          <w:lang w:val="en-US"/>
        </w:rPr>
        <w:t>the</w:t>
      </w:r>
      <w:proofErr w:type="gramEnd"/>
      <w:r w:rsidRPr="00415192">
        <w:rPr>
          <w:rFonts w:asciiTheme="minorHAnsi" w:hAnsiTheme="minorHAnsi"/>
          <w:sz w:val="14"/>
          <w:lang w:val="en-US"/>
        </w:rPr>
        <w:t xml:space="preserve"> </w:t>
      </w:r>
      <w:r w:rsidR="001E56E8" w:rsidRPr="00415192">
        <w:rPr>
          <w:rFonts w:asciiTheme="minorHAnsi" w:hAnsiTheme="minorHAnsi"/>
          <w:sz w:val="14"/>
          <w:lang w:val="en-US"/>
        </w:rPr>
        <w:t>relevant quarter of the last year</w:t>
      </w:r>
    </w:p>
    <w:p w:rsidR="0072665B" w:rsidRPr="00415192" w:rsidRDefault="000B3228" w:rsidP="000B3228">
      <w:pPr>
        <w:pStyle w:val="ac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  <w:r w:rsidRPr="00415192">
        <w:rPr>
          <w:rFonts w:asciiTheme="minorHAnsi" w:hAnsiTheme="minorHAnsi" w:cs="Calibri"/>
          <w:noProof/>
          <w:sz w:val="20"/>
        </w:rPr>
        <w:drawing>
          <wp:inline distT="0" distB="0" distL="0" distR="0">
            <wp:extent cx="6010275" cy="51816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94C0F" w:rsidRPr="00415192" w:rsidRDefault="00564105" w:rsidP="002F1672">
      <w:pPr>
        <w:pStyle w:val="ac"/>
        <w:widowControl w:val="0"/>
        <w:tabs>
          <w:tab w:val="left" w:pos="373"/>
        </w:tabs>
        <w:spacing w:before="120" w:after="120"/>
        <w:jc w:val="both"/>
        <w:rPr>
          <w:rFonts w:asciiTheme="minorHAnsi" w:hAnsiTheme="minorHAnsi" w:cs="Calibri"/>
          <w:sz w:val="20"/>
          <w:lang w:val="en-GB"/>
        </w:rPr>
      </w:pPr>
      <w:r w:rsidRPr="00415192">
        <w:rPr>
          <w:rFonts w:asciiTheme="minorHAnsi" w:hAnsiTheme="minorHAnsi" w:cs="Calibri"/>
          <w:sz w:val="20"/>
          <w:lang w:val="en-GB"/>
        </w:rPr>
        <w:t>Pric</w:t>
      </w:r>
      <w:r w:rsidR="00E94C0F" w:rsidRPr="00415192">
        <w:rPr>
          <w:rFonts w:asciiTheme="minorHAnsi" w:hAnsiTheme="minorHAnsi" w:cs="Calibri"/>
          <w:sz w:val="20"/>
          <w:lang w:val="en-GB"/>
        </w:rPr>
        <w:t>es statistics</w:t>
      </w:r>
    </w:p>
    <w:p w:rsidR="00FC01DC" w:rsidRPr="00415192" w:rsidRDefault="00FC01DC" w:rsidP="00FA1C0C">
      <w:pPr>
        <w:pStyle w:val="aff3"/>
        <w:spacing w:before="0"/>
        <w:rPr>
          <w:rFonts w:ascii="Calibri" w:hAnsi="Calibri" w:cs="Arial"/>
          <w:sz w:val="18"/>
          <w:szCs w:val="18"/>
          <w:lang w:val="en-US"/>
        </w:rPr>
      </w:pPr>
      <w:r w:rsidRPr="00415192">
        <w:rPr>
          <w:rFonts w:ascii="Calibri" w:hAnsi="Calibri" w:cs="Arial"/>
          <w:sz w:val="18"/>
          <w:szCs w:val="18"/>
          <w:lang w:val="en-US"/>
        </w:rPr>
        <w:t>Consumer price index in November 2020</w:t>
      </w:r>
    </w:p>
    <w:p w:rsidR="00FC01DC" w:rsidRPr="00415192" w:rsidRDefault="00FC01DC" w:rsidP="00FC01DC">
      <w:pPr>
        <w:pStyle w:val="a6"/>
        <w:rPr>
          <w:rFonts w:ascii="Calibri" w:hAnsi="Calibri" w:cs="Arial"/>
          <w:sz w:val="14"/>
          <w:szCs w:val="14"/>
        </w:rPr>
      </w:pPr>
      <w:proofErr w:type="gramStart"/>
      <w:r w:rsidRPr="00415192">
        <w:rPr>
          <w:rFonts w:ascii="Calibri" w:hAnsi="Calibri" w:cs="Arial"/>
          <w:sz w:val="14"/>
          <w:szCs w:val="14"/>
          <w:lang w:val="en-GB"/>
        </w:rPr>
        <w:t>in</w:t>
      </w:r>
      <w:proofErr w:type="gramEnd"/>
      <w:r w:rsidRPr="00415192">
        <w:rPr>
          <w:rFonts w:ascii="Calibri" w:hAnsi="Calibri" w:cs="Arial"/>
          <w:sz w:val="14"/>
          <w:szCs w:val="14"/>
          <w:lang w:val="en-GB"/>
        </w:rPr>
        <w:t xml:space="preserve">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FC01DC" w:rsidRPr="00415192" w:rsidTr="00267F70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DC" w:rsidRPr="00415192" w:rsidRDefault="00FC01DC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1DC" w:rsidRPr="00415192" w:rsidRDefault="00FC01DC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415192">
              <w:rPr>
                <w:rFonts w:ascii="Calibri" w:hAnsi="Calibri" w:cs="Arial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1DC" w:rsidRPr="00415192" w:rsidRDefault="00FC01DC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415192">
              <w:rPr>
                <w:rFonts w:ascii="Calibri" w:hAnsi="Calibri" w:cs="Arial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1DC" w:rsidRPr="00415192" w:rsidRDefault="00FC01DC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415192">
              <w:rPr>
                <w:rFonts w:ascii="Calibri" w:hAnsi="Calibri" w:cs="Arial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01DC" w:rsidRPr="00415192" w:rsidRDefault="00FC01DC" w:rsidP="00267F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15192">
              <w:rPr>
                <w:rFonts w:ascii="Calibri" w:hAnsi="Calibri" w:cs="Arial"/>
                <w:sz w:val="14"/>
                <w:szCs w:val="14"/>
                <w:lang w:val="en-GB"/>
              </w:rPr>
              <w:t xml:space="preserve">Marketable services for </w:t>
            </w:r>
            <w:r w:rsidRPr="00415192">
              <w:rPr>
                <w:rFonts w:ascii="Calibri" w:hAnsi="Calibri" w:cs="Arial"/>
                <w:sz w:val="14"/>
                <w:szCs w:val="14"/>
                <w:lang w:val="en-US"/>
              </w:rPr>
              <w:t>population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FC01DC" w:rsidRPr="00415192" w:rsidRDefault="00FC01DC" w:rsidP="00FA1C0C">
            <w:pPr>
              <w:pStyle w:val="afd"/>
              <w:spacing w:before="120" w:after="80"/>
              <w:jc w:val="center"/>
              <w:rPr>
                <w:b/>
                <w:snapToGrid w:val="0"/>
                <w:sz w:val="14"/>
                <w:szCs w:val="14"/>
                <w:lang w:val="en-US"/>
              </w:rPr>
            </w:pPr>
            <w:r w:rsidRPr="00415192">
              <w:rPr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b/>
                <w:bCs/>
                <w:sz w:val="14"/>
                <w:szCs w:val="14"/>
                <w:lang w:val="en-GB"/>
              </w:rPr>
            </w:pPr>
            <w:r w:rsidRPr="00415192">
              <w:rPr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5192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415192">
              <w:rPr>
                <w:sz w:val="14"/>
                <w:szCs w:val="14"/>
                <w:lang w:val="en-GB"/>
              </w:rPr>
              <w:t>Аktob</w:t>
            </w:r>
            <w:r w:rsidRPr="00415192">
              <w:rPr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415192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415192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5192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5192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5192">
              <w:rPr>
                <w:sz w:val="14"/>
                <w:szCs w:val="14"/>
                <w:lang w:val="en-GB"/>
              </w:rPr>
              <w:lastRenderedPageBreak/>
              <w:t>Кaragandy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5192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5192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5192">
              <w:rPr>
                <w:sz w:val="14"/>
                <w:szCs w:val="14"/>
                <w:lang w:val="en-GB"/>
              </w:rPr>
              <w:t>Мang</w:t>
            </w:r>
            <w:r w:rsidRPr="00415192">
              <w:rPr>
                <w:sz w:val="14"/>
                <w:szCs w:val="14"/>
                <w:lang w:val="en-US"/>
              </w:rPr>
              <w:t>y</w:t>
            </w:r>
            <w:r w:rsidRPr="00415192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FC01DC" w:rsidRPr="00415192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415192" w:rsidRDefault="00FC01DC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5192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FC01DC" w:rsidRPr="00415192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15192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A674D0">
              <w:rPr>
                <w:color w:val="000000"/>
                <w:sz w:val="14"/>
                <w:szCs w:val="14"/>
                <w:lang w:val="en-US"/>
              </w:rPr>
              <w:t>s</w:t>
            </w:r>
            <w:r w:rsidRPr="00A674D0">
              <w:rPr>
                <w:color w:val="000000"/>
                <w:sz w:val="14"/>
                <w:szCs w:val="14"/>
                <w:lang w:val="en-GB"/>
              </w:rPr>
              <w:t>t</w:t>
            </w:r>
            <w:r w:rsidRPr="00A674D0">
              <w:rPr>
                <w:color w:val="000000"/>
                <w:sz w:val="14"/>
                <w:szCs w:val="14"/>
                <w:lang w:val="en-US"/>
              </w:rPr>
              <w:t>i</w:t>
            </w:r>
            <w:r w:rsidRPr="00A674D0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kk-KZ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A674D0">
              <w:rPr>
                <w:color w:val="000000"/>
                <w:sz w:val="14"/>
                <w:szCs w:val="14"/>
                <w:lang w:val="en-US"/>
              </w:rPr>
              <w:t>i</w:t>
            </w:r>
            <w:r w:rsidRPr="00A674D0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FC01DC" w:rsidRPr="00A674D0" w:rsidRDefault="00FC01DC" w:rsidP="00FA1C0C">
            <w:pPr>
              <w:pStyle w:val="afd"/>
              <w:spacing w:after="80"/>
              <w:jc w:val="center"/>
              <w:rPr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A674D0">
              <w:rPr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A674D0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A674D0">
              <w:rPr>
                <w:color w:val="000000"/>
                <w:sz w:val="14"/>
                <w:szCs w:val="14"/>
                <w:lang w:val="en-US"/>
              </w:rPr>
              <w:t>s</w:t>
            </w:r>
            <w:r w:rsidRPr="00A674D0">
              <w:rPr>
                <w:color w:val="000000"/>
                <w:sz w:val="14"/>
                <w:szCs w:val="14"/>
                <w:lang w:val="en-GB"/>
              </w:rPr>
              <w:t>t</w:t>
            </w:r>
            <w:r w:rsidRPr="00A674D0">
              <w:rPr>
                <w:color w:val="000000"/>
                <w:sz w:val="14"/>
                <w:szCs w:val="14"/>
                <w:lang w:val="en-US"/>
              </w:rPr>
              <w:t>i</w:t>
            </w:r>
            <w:r w:rsidRPr="00A674D0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kk-KZ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A674D0">
              <w:rPr>
                <w:color w:val="000000"/>
                <w:sz w:val="14"/>
                <w:szCs w:val="14"/>
                <w:lang w:val="en-US"/>
              </w:rPr>
              <w:t>i</w:t>
            </w:r>
            <w:r w:rsidRPr="00A674D0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FC01DC" w:rsidRPr="00A674D0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FC01DC" w:rsidRPr="00A674D0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A674D0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FC01DC" w:rsidRPr="00A674D0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674D0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</w:tbl>
    <w:p w:rsidR="00FC01DC" w:rsidRPr="008E4764" w:rsidRDefault="00FC01DC" w:rsidP="00FA1C0C">
      <w:pPr>
        <w:pStyle w:val="ac"/>
        <w:spacing w:before="120"/>
        <w:rPr>
          <w:rFonts w:ascii="Calibri" w:hAnsi="Calibri" w:cs="Arial"/>
          <w:color w:val="000000"/>
          <w:sz w:val="18"/>
          <w:szCs w:val="18"/>
          <w:lang w:val="en-US"/>
        </w:rPr>
      </w:pPr>
      <w:r w:rsidRPr="000A510B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0A510B">
        <w:rPr>
          <w:rFonts w:ascii="Calibri" w:hAnsi="Calibri" w:cs="Arial"/>
          <w:color w:val="000000"/>
          <w:sz w:val="18"/>
          <w:szCs w:val="18"/>
          <w:lang w:val="en-US"/>
        </w:rPr>
        <w:t xml:space="preserve"> November </w:t>
      </w:r>
      <w:r w:rsidRPr="000A510B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0A510B">
        <w:rPr>
          <w:rFonts w:ascii="Calibri" w:hAnsi="Calibri" w:cs="Arial"/>
          <w:color w:val="000000"/>
          <w:sz w:val="18"/>
          <w:szCs w:val="18"/>
          <w:lang w:val="en-US"/>
        </w:rPr>
        <w:t>20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FC01DC" w:rsidRPr="00D755A2" w:rsidTr="00267F70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1DC" w:rsidRPr="00CA31BA" w:rsidRDefault="00FC01DC" w:rsidP="00267F70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1DC" w:rsidRPr="00CA31BA" w:rsidRDefault="00FC01DC" w:rsidP="00267F70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1DC" w:rsidRPr="00FC01DC" w:rsidRDefault="00FC01DC" w:rsidP="00267F70">
            <w:pPr>
              <w:pStyle w:val="a6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CA31BA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in </w:t>
            </w:r>
            <w:r w:rsidRPr="00FC01D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32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750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32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414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CA31BA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29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496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32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919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32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119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29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612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30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013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31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017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31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282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30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680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>
              <w:rPr>
                <w:color w:val="000000"/>
                <w:sz w:val="14"/>
                <w:szCs w:val="14"/>
                <w:lang w:val="en-GB"/>
              </w:rPr>
              <w:t>Мangy</w:t>
            </w:r>
            <w:r w:rsidRPr="00CA31BA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38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462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29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890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CA31BA">
              <w:rPr>
                <w:color w:val="000000"/>
                <w:sz w:val="14"/>
                <w:szCs w:val="14"/>
                <w:lang w:val="en-US"/>
              </w:rPr>
              <w:t>s</w:t>
            </w:r>
            <w:r w:rsidRPr="00CA31BA">
              <w:rPr>
                <w:color w:val="000000"/>
                <w:sz w:val="14"/>
                <w:szCs w:val="14"/>
                <w:lang w:val="en-GB"/>
              </w:rPr>
              <w:t>t</w:t>
            </w:r>
            <w:r w:rsidRPr="00CA31BA">
              <w:rPr>
                <w:color w:val="000000"/>
                <w:sz w:val="14"/>
                <w:szCs w:val="14"/>
                <w:lang w:val="en-US"/>
              </w:rPr>
              <w:t>i</w:t>
            </w:r>
            <w:r w:rsidRPr="00CA31BA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31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161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kk-KZ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CA31BA">
              <w:rPr>
                <w:color w:val="000000"/>
                <w:sz w:val="14"/>
                <w:szCs w:val="14"/>
                <w:lang w:val="en-US"/>
              </w:rPr>
              <w:t>i</w:t>
            </w:r>
            <w:r w:rsidRPr="00CA31BA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32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308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33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173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>
              <w:rPr>
                <w:color w:val="000000"/>
                <w:sz w:val="14"/>
                <w:szCs w:val="14"/>
                <w:lang w:val="en-GB"/>
              </w:rPr>
              <w:t>Nur-Sultan</w:t>
            </w:r>
            <w:r w:rsidRPr="00CA31BA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36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969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35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B06985">
              <w:rPr>
                <w:rFonts w:ascii="Calibri" w:hAnsi="Calibri" w:cs="Arial CYR"/>
                <w:sz w:val="14"/>
                <w:szCs w:val="14"/>
              </w:rPr>
              <w:t>318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FC01DC" w:rsidRPr="00CA31BA" w:rsidTr="00267F70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FC01DC" w:rsidRPr="00CA31BA" w:rsidRDefault="00FC01DC" w:rsidP="00267F70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CA31BA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01DC" w:rsidRPr="00B06985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06985">
              <w:rPr>
                <w:rFonts w:ascii="Calibri" w:hAnsi="Calibri" w:cs="Arial CYR"/>
                <w:sz w:val="14"/>
                <w:szCs w:val="14"/>
              </w:rPr>
              <w:t>30</w:t>
            </w:r>
            <w:r w:rsidR="000B4A39" w:rsidRPr="00B0698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bookmarkStart w:id="3" w:name="_GoBack"/>
            <w:bookmarkEnd w:id="3"/>
            <w:r w:rsidRPr="00B06985">
              <w:rPr>
                <w:rFonts w:ascii="Calibri" w:hAnsi="Calibri" w:cs="Arial CYR"/>
                <w:sz w:val="14"/>
                <w:szCs w:val="14"/>
              </w:rPr>
              <w:t>649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01DC" w:rsidRDefault="00FC01DC" w:rsidP="00267F7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93,6</w:t>
            </w:r>
          </w:p>
        </w:tc>
      </w:tr>
    </w:tbl>
    <w:p w:rsidR="00FC01DC" w:rsidRPr="00AA2752" w:rsidRDefault="00FC01DC" w:rsidP="00FA1C0C">
      <w:pPr>
        <w:pStyle w:val="ac"/>
        <w:spacing w:before="12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Price index of industrial production enterprises in</w:t>
      </w:r>
      <w:r w:rsidRPr="00CA31BA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>November</w:t>
      </w:r>
      <w:r w:rsidRPr="00025A6D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AA2752">
        <w:rPr>
          <w:rFonts w:ascii="Calibri" w:hAnsi="Calibri" w:cs="Arial"/>
          <w:color w:val="000000"/>
          <w:sz w:val="18"/>
          <w:szCs w:val="18"/>
          <w:lang w:val="en-US"/>
        </w:rPr>
        <w:t>20</w:t>
      </w:r>
    </w:p>
    <w:p w:rsidR="00FC01DC" w:rsidRPr="00CA31BA" w:rsidRDefault="00FC01DC" w:rsidP="00FC01DC">
      <w:pPr>
        <w:pStyle w:val="a6"/>
        <w:rPr>
          <w:rFonts w:ascii="Calibri" w:hAnsi="Calibri" w:cs="Arial"/>
          <w:color w:val="000000"/>
          <w:sz w:val="14"/>
          <w:szCs w:val="14"/>
          <w:lang w:val="en-US"/>
        </w:rPr>
      </w:pPr>
      <w:r w:rsidRPr="00CA31BA">
        <w:rPr>
          <w:rFonts w:ascii="Calibri" w:hAnsi="Calibri" w:cs="Arial"/>
          <w:color w:val="000000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FC01DC" w:rsidRPr="000A510B" w:rsidTr="00267F70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DC" w:rsidRPr="000A510B" w:rsidRDefault="00FC01DC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1DC" w:rsidRPr="000A510B" w:rsidRDefault="00FC01DC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0A510B">
              <w:rPr>
                <w:rFonts w:asciiTheme="minorHAnsi" w:hAnsiTheme="minorHAns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1DC" w:rsidRPr="000A510B" w:rsidRDefault="00FC01DC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0A510B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</w:t>
            </w:r>
            <w:r w:rsidRPr="000A510B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01DC" w:rsidRPr="000A510B" w:rsidRDefault="00FC01DC" w:rsidP="00267F70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0A510B">
              <w:rPr>
                <w:rFonts w:asciiTheme="minorHAnsi" w:hAnsiTheme="minorHAnsi" w:cs="Tahoma"/>
                <w:color w:val="000000"/>
                <w:sz w:val="14"/>
                <w:szCs w:val="14"/>
                <w:lang w:val="en-US"/>
              </w:rPr>
              <w:t>I</w:t>
            </w:r>
            <w:r w:rsidRPr="000A510B">
              <w:rPr>
                <w:rFonts w:asciiTheme="minorHAnsi" w:hAnsiTheme="minorHAnsi" w:cs="Tahoma"/>
                <w:color w:val="000000"/>
                <w:sz w:val="14"/>
                <w:szCs w:val="14"/>
              </w:rPr>
              <w:t>ndustrial services</w:t>
            </w:r>
          </w:p>
        </w:tc>
      </w:tr>
      <w:tr w:rsidR="00FC01DC" w:rsidRPr="000A510B" w:rsidTr="00267F70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FC01DC" w:rsidRPr="000A510B" w:rsidRDefault="00FC01DC" w:rsidP="00267F70">
            <w:pPr>
              <w:pStyle w:val="a7"/>
              <w:spacing w:before="120" w:after="80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0A510B"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0A510B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92,5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88,4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86,9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63,2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60,9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75,0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73,6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112,9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113,1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119,5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120,1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92,2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90,8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110,3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120,5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120,9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</w:tr>
      <w:tr w:rsidR="00FC01DC" w:rsidRPr="000A510B" w:rsidTr="00267F70">
        <w:trPr>
          <w:cantSplit/>
          <w:trHeight w:val="67"/>
        </w:trPr>
        <w:tc>
          <w:tcPr>
            <w:tcW w:w="10065" w:type="dxa"/>
            <w:gridSpan w:val="4"/>
          </w:tcPr>
          <w:p w:rsidR="00FC01DC" w:rsidRPr="000A510B" w:rsidRDefault="00FC01DC" w:rsidP="00FA1C0C">
            <w:pPr>
              <w:pStyle w:val="a7"/>
              <w:spacing w:after="80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0A510B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0A510B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lastRenderedPageBreak/>
              <w:t>Кaragandy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98,9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96,9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FC01DC" w:rsidRPr="000A510B" w:rsidTr="00267F7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FC01DC" w:rsidRPr="000A510B" w:rsidRDefault="00FC01DC" w:rsidP="00267F70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0A510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FC01DC" w:rsidRPr="000A510B" w:rsidRDefault="00FC01DC" w:rsidP="00267F7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0A510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</w:tbl>
    <w:p w:rsidR="00A2119B" w:rsidRPr="00D67F7D" w:rsidRDefault="009B1DD5" w:rsidP="001F2CA6">
      <w:pPr>
        <w:pStyle w:val="ac"/>
        <w:pageBreakBefore/>
        <w:widowControl w:val="0"/>
        <w:spacing w:before="120" w:after="120"/>
        <w:jc w:val="both"/>
        <w:rPr>
          <w:rFonts w:asciiTheme="minorHAnsi" w:hAnsiTheme="minorHAnsi"/>
          <w:sz w:val="20"/>
          <w:lang w:val="en-US"/>
        </w:rPr>
      </w:pPr>
      <w:r w:rsidRPr="00D67F7D">
        <w:rPr>
          <w:rFonts w:asciiTheme="minorHAnsi" w:hAnsiTheme="minorHAnsi"/>
          <w:sz w:val="20"/>
          <w:lang w:val="en-US"/>
        </w:rPr>
        <w:lastRenderedPageBreak/>
        <w:t>Investment statistics</w:t>
      </w:r>
    </w:p>
    <w:p w:rsidR="002E1525" w:rsidRPr="00D67F7D" w:rsidRDefault="002E1525" w:rsidP="00A2119B">
      <w:pPr>
        <w:pStyle w:val="ac"/>
        <w:spacing w:before="0"/>
        <w:rPr>
          <w:rFonts w:asciiTheme="minorHAnsi" w:hAnsiTheme="minorHAnsi"/>
          <w:sz w:val="18"/>
          <w:szCs w:val="18"/>
          <w:lang w:val="en-GB"/>
        </w:rPr>
      </w:pPr>
      <w:r w:rsidRPr="00D67F7D">
        <w:rPr>
          <w:rFonts w:asciiTheme="minorHAnsi" w:hAnsiTheme="minorHAnsi"/>
          <w:sz w:val="18"/>
          <w:szCs w:val="18"/>
          <w:lang w:val="en-GB"/>
        </w:rPr>
        <w:t>Utilisation of fixed capital investments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913"/>
        <w:gridCol w:w="2481"/>
        <w:gridCol w:w="3402"/>
      </w:tblGrid>
      <w:tr w:rsidR="00D67F7D" w:rsidRPr="005779E1" w:rsidTr="00267F70"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F7D" w:rsidRPr="005779E1" w:rsidRDefault="00D67F7D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D" w:rsidRPr="005779E1" w:rsidRDefault="00D67F7D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5779E1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January-</w:t>
            </w:r>
            <w:r w:rsidRPr="005779E1">
              <w:rPr>
                <w:rFonts w:ascii="Calibri" w:hAnsi="Calibri"/>
                <w:sz w:val="14"/>
                <w:szCs w:val="14"/>
                <w:lang w:val="en-US"/>
              </w:rPr>
              <w:t xml:space="preserve">November </w:t>
            </w:r>
            <w:r w:rsidRPr="005779E1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7F7D" w:rsidRPr="005779E1" w:rsidRDefault="00D67F7D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5779E1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5779E1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5779E1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5779E1">
              <w:rPr>
                <w:rFonts w:ascii="Calibri" w:hAnsi="Calibri"/>
                <w:sz w:val="14"/>
                <w:szCs w:val="14"/>
              </w:rPr>
              <w:t>anuary</w:t>
            </w:r>
            <w:r w:rsidRPr="005779E1">
              <w:rPr>
                <w:rFonts w:ascii="Calibri" w:hAnsi="Calibri"/>
                <w:sz w:val="14"/>
                <w:szCs w:val="14"/>
                <w:lang w:val="en-US"/>
              </w:rPr>
              <w:t xml:space="preserve">-November </w:t>
            </w:r>
            <w:r w:rsidRPr="005779E1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</w:t>
            </w:r>
            <w:r w:rsidRPr="005779E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 w:rsidRPr="005779E1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</w:tr>
      <w:tr w:rsidR="00D67F7D" w:rsidRPr="00D755A2" w:rsidTr="00267F70"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F7D" w:rsidRPr="005779E1" w:rsidRDefault="00D67F7D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D" w:rsidRPr="005779E1" w:rsidRDefault="00D67F7D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F7D" w:rsidRPr="005779E1" w:rsidRDefault="00D67F7D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7F7D" w:rsidRPr="005779E1" w:rsidRDefault="00D67F7D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D67F7D" w:rsidRPr="005779E1" w:rsidTr="00267F70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10 603 562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96,1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378 800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3,6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124,2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5779E1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532 289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5,0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107,6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577 829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5,4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108,5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2 991 755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28,3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76,9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405 467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3,8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71,8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288 058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2,7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111,1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590 039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5,6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84,5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287 084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2,7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108,2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239 383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2,3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73,3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5779E1">
              <w:rPr>
                <w:color w:val="000000"/>
                <w:sz w:val="14"/>
                <w:szCs w:val="14"/>
                <w:lang w:val="en-US"/>
              </w:rPr>
              <w:t>y</w:t>
            </w:r>
            <w:r w:rsidRPr="005779E1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514 502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4,9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103,4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408 164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3,8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5779E1">
              <w:rPr>
                <w:color w:val="000000"/>
                <w:sz w:val="14"/>
                <w:szCs w:val="14"/>
                <w:lang w:val="en-US"/>
              </w:rPr>
              <w:t>s</w:t>
            </w:r>
            <w:r w:rsidRPr="005779E1">
              <w:rPr>
                <w:color w:val="000000"/>
                <w:sz w:val="14"/>
                <w:szCs w:val="14"/>
                <w:lang w:val="en-GB"/>
              </w:rPr>
              <w:t>t</w:t>
            </w:r>
            <w:r w:rsidRPr="005779E1">
              <w:rPr>
                <w:color w:val="000000"/>
                <w:sz w:val="14"/>
                <w:szCs w:val="14"/>
                <w:lang w:val="en-US"/>
              </w:rPr>
              <w:t>i</w:t>
            </w:r>
            <w:r w:rsidRPr="005779E1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226 268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120,4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5779E1">
              <w:rPr>
                <w:color w:val="000000"/>
                <w:sz w:val="14"/>
                <w:szCs w:val="14"/>
                <w:lang w:val="en-US"/>
              </w:rPr>
              <w:t>i</w:t>
            </w:r>
            <w:r w:rsidRPr="005779E1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551 780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5,2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166,7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608 105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5,7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104,8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941 660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8,9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119,6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816 190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7,7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113,5</w:t>
            </w:r>
          </w:p>
        </w:tc>
      </w:tr>
      <w:tr w:rsidR="00D67F7D" w:rsidRPr="005779E1" w:rsidTr="00267F70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F7D" w:rsidRPr="005779E1" w:rsidRDefault="00D67F7D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5779E1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>246 189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2,3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7F7D" w:rsidRPr="005779E1" w:rsidRDefault="00D67F7D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779E1">
              <w:rPr>
                <w:rFonts w:ascii="Calibri" w:hAnsi="Calibri" w:cs="Calibri"/>
                <w:sz w:val="14"/>
                <w:szCs w:val="14"/>
              </w:rPr>
              <w:t xml:space="preserve">    156,4</w:t>
            </w:r>
          </w:p>
        </w:tc>
      </w:tr>
    </w:tbl>
    <w:p w:rsidR="009B0F7D" w:rsidRPr="003132E9" w:rsidRDefault="009B0F7D" w:rsidP="002F1672">
      <w:pPr>
        <w:pStyle w:val="ac"/>
        <w:spacing w:before="120" w:after="120"/>
        <w:jc w:val="both"/>
        <w:rPr>
          <w:rFonts w:asciiTheme="minorHAnsi" w:hAnsiTheme="minorHAnsi" w:cs="Calibri"/>
          <w:sz w:val="20"/>
          <w:lang w:val="en-US"/>
        </w:rPr>
      </w:pPr>
      <w:r w:rsidRPr="003132E9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Enterprises statistic</w:t>
      </w:r>
      <w:r w:rsidR="00F90EF4" w:rsidRPr="003132E9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</w:t>
      </w:r>
    </w:p>
    <w:p w:rsidR="00AA6EDE" w:rsidRPr="00BD4EFB" w:rsidRDefault="00AA6EDE" w:rsidP="00FA1C0C">
      <w:pPr>
        <w:pStyle w:val="ac"/>
        <w:spacing w:before="0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:rsidR="00AA6EDE" w:rsidRPr="002C1C05" w:rsidRDefault="00AA6EDE" w:rsidP="00FA1C0C">
      <w:pPr>
        <w:pStyle w:val="a6"/>
        <w:spacing w:before="0" w:after="60"/>
        <w:rPr>
          <w:rFonts w:asciiTheme="minorHAnsi" w:hAnsiTheme="minorHAnsi" w:cs="Arial"/>
          <w:color w:val="000000"/>
          <w:sz w:val="14"/>
          <w:szCs w:val="14"/>
          <w:lang w:val="kk-KZ"/>
        </w:rPr>
      </w:pPr>
      <w:proofErr w:type="gramStart"/>
      <w:r w:rsidRPr="002C1C05">
        <w:rPr>
          <w:rFonts w:asciiTheme="minorHAnsi" w:hAnsiTheme="minorHAnsi" w:cs="Arial"/>
          <w:color w:val="000000"/>
          <w:sz w:val="14"/>
          <w:szCs w:val="14"/>
          <w:lang w:val="en-US"/>
        </w:rPr>
        <w:t>as</w:t>
      </w:r>
      <w:proofErr w:type="gramEnd"/>
      <w:r w:rsidRPr="002C1C05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 of 01.</w:t>
      </w:r>
      <w:r w:rsidRPr="002C1C05">
        <w:rPr>
          <w:rFonts w:asciiTheme="minorHAnsi" w:hAnsiTheme="minorHAnsi" w:cs="Arial"/>
          <w:color w:val="000000"/>
          <w:sz w:val="14"/>
          <w:szCs w:val="14"/>
          <w:lang w:val="kk-KZ"/>
        </w:rPr>
        <w:t>12</w:t>
      </w:r>
      <w:r w:rsidRPr="002C1C05">
        <w:rPr>
          <w:rFonts w:asciiTheme="minorHAnsi" w:hAnsiTheme="minorHAnsi" w:cs="Arial"/>
          <w:color w:val="000000"/>
          <w:sz w:val="14"/>
          <w:szCs w:val="14"/>
          <w:lang w:val="en-US"/>
        </w:rPr>
        <w:t>.20</w:t>
      </w:r>
      <w:r w:rsidRPr="002C1C05">
        <w:rPr>
          <w:rFonts w:asciiTheme="minorHAnsi" w:hAnsiTheme="minorHAnsi" w:cs="Arial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AA6EDE" w:rsidRPr="002C1C05" w:rsidTr="00267F70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C1C05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C1C05">
              <w:rPr>
                <w:rFonts w:asciiTheme="minorHAnsi" w:hAnsiTheme="minorHAnsi" w:cs="Arial"/>
                <w:sz w:val="14"/>
                <w:szCs w:val="14"/>
                <w:lang w:val="en-US"/>
              </w:rPr>
              <w:t>Among which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C1C05">
              <w:rPr>
                <w:rFonts w:asciiTheme="minorHAnsi" w:hAnsiTheme="minorHAnsi" w:cs="Arial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C1C05">
              <w:rPr>
                <w:rFonts w:asciiTheme="minorHAnsi" w:hAnsiTheme="minorHAnsi" w:cs="Arial"/>
                <w:sz w:val="14"/>
                <w:szCs w:val="14"/>
                <w:lang w:val="en-GB"/>
              </w:rPr>
              <w:t>of</w:t>
            </w:r>
            <w:r w:rsidRPr="002C1C0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2C1C05">
              <w:rPr>
                <w:rFonts w:asciiTheme="minorHAnsi" w:hAnsiTheme="minorHAnsi" w:cs="Arial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C1C05">
              <w:rPr>
                <w:rFonts w:asciiTheme="minorHAnsi" w:hAnsiTheme="minorHAnsi" w:cs="Arial"/>
                <w:sz w:val="14"/>
                <w:szCs w:val="14"/>
                <w:lang w:val="en-US"/>
              </w:rPr>
              <w:t>in liquidation process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C1C05">
              <w:rPr>
                <w:rFonts w:asciiTheme="minorHAnsi" w:hAnsiTheme="minorHAnsi" w:cs="Arial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C1C05">
              <w:rPr>
                <w:rFonts w:asciiTheme="minorHAnsi" w:hAnsiTheme="minorHAnsi" w:cs="Arial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C1C05">
              <w:rPr>
                <w:rFonts w:asciiTheme="minorHAnsi" w:hAnsiTheme="minorHAnsi" w:cs="Arial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462 078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326 051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48 502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169 260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108 289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6 147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14 327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10 914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6 629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3 420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230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18 344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13 526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2 095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6 903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4 528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23 614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16 389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2 428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9 478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4 483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13 352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9 809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1 699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4 525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3 585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11 463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8 409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5 146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2 413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197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13 436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9 625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1 781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4 508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3 336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62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31 156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22 600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1 333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10 653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10 614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394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14 353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11 149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7 253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3 067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450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10 743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8 045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4 524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2 816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200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15 532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11 177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1 032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4 909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5 236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407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16 476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12 955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1 209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7 627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4 119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167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10 295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8 131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5 565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2 171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147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15 495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12 233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1 549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6 983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3 701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21 782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15 806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1 445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10 334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4 027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329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77 804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55 820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7 174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25 212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23 434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1 971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129 675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82 127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20 729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41 975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19 423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1 086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24 231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17 336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2 384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7 036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7 916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83</w:t>
            </w:r>
          </w:p>
        </w:tc>
      </w:tr>
    </w:tbl>
    <w:p w:rsidR="00AA6EDE" w:rsidRPr="00BD4EFB" w:rsidRDefault="00AA6EDE" w:rsidP="00FA1C0C">
      <w:pPr>
        <w:pStyle w:val="ac"/>
        <w:spacing w:before="120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</w:t>
      </w:r>
      <w:r w:rsidRPr="00BD4EFB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:rsidR="00AA6EDE" w:rsidRPr="002C1C05" w:rsidRDefault="00AA6EDE" w:rsidP="00AA6EDE">
      <w:pPr>
        <w:pStyle w:val="a6"/>
        <w:spacing w:after="60"/>
        <w:rPr>
          <w:rFonts w:ascii="Calibri" w:hAnsi="Calibri" w:cs="Arial"/>
          <w:color w:val="000000"/>
          <w:sz w:val="14"/>
          <w:szCs w:val="14"/>
          <w:lang w:val="kk-KZ"/>
        </w:rPr>
      </w:pPr>
      <w:proofErr w:type="gramStart"/>
      <w:r w:rsidRPr="002C1C05">
        <w:rPr>
          <w:rFonts w:ascii="Calibri" w:hAnsi="Calibri" w:cs="Arial"/>
          <w:color w:val="000000"/>
          <w:sz w:val="14"/>
          <w:szCs w:val="14"/>
          <w:lang w:val="en-US"/>
        </w:rPr>
        <w:t>as</w:t>
      </w:r>
      <w:proofErr w:type="gramEnd"/>
      <w:r w:rsidRPr="002C1C05">
        <w:rPr>
          <w:rFonts w:ascii="Calibri" w:hAnsi="Calibri" w:cs="Arial"/>
          <w:color w:val="000000"/>
          <w:sz w:val="14"/>
          <w:szCs w:val="14"/>
          <w:lang w:val="en-US"/>
        </w:rPr>
        <w:t xml:space="preserve"> of 01.</w:t>
      </w:r>
      <w:r w:rsidRPr="002C1C05">
        <w:rPr>
          <w:rFonts w:ascii="Calibri" w:hAnsi="Calibri" w:cs="Arial"/>
          <w:color w:val="000000"/>
          <w:sz w:val="14"/>
          <w:szCs w:val="14"/>
          <w:lang w:val="kk-KZ"/>
        </w:rPr>
        <w:t>12</w:t>
      </w:r>
      <w:r w:rsidRPr="002C1C05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 w:rsidRPr="002C1C05">
        <w:rPr>
          <w:rFonts w:ascii="Calibri" w:hAnsi="Calibri" w:cs="Arial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AA6EDE" w:rsidRPr="00D755A2" w:rsidTr="00267F70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1C05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1C05">
              <w:rPr>
                <w:rFonts w:ascii="Calibri" w:hAnsi="Calibri" w:cs="Arial"/>
                <w:sz w:val="14"/>
                <w:szCs w:val="14"/>
                <w:lang w:val="en-GB"/>
              </w:rPr>
              <w:t>Of</w:t>
            </w:r>
            <w:r w:rsidRPr="002C1C0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2C1C05">
              <w:rPr>
                <w:rFonts w:ascii="Calibri" w:hAnsi="Calibri" w:cs="Arial"/>
                <w:sz w:val="14"/>
                <w:szCs w:val="14"/>
                <w:lang w:val="en-GB"/>
              </w:rPr>
              <w:t>which</w:t>
            </w:r>
            <w:r w:rsidRPr="002C1C05">
              <w:rPr>
                <w:rFonts w:ascii="Calibri" w:hAnsi="Calibri" w:cs="Arial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1C05">
              <w:rPr>
                <w:rFonts w:ascii="Calibri" w:hAnsi="Calibri" w:cs="Arial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1C05">
              <w:rPr>
                <w:rFonts w:ascii="Calibri" w:hAnsi="Calibri" w:cs="Arial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1C05">
              <w:rPr>
                <w:rFonts w:ascii="Calibri" w:hAnsi="Calibri" w:cs="Arial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1C05">
              <w:rPr>
                <w:rFonts w:ascii="Calibri" w:hAnsi="Calibri" w:cs="Arial"/>
                <w:sz w:val="14"/>
                <w:szCs w:val="14"/>
                <w:lang w:val="en-US"/>
              </w:rPr>
              <w:t>foreign</w:t>
            </w:r>
          </w:p>
        </w:tc>
      </w:tr>
      <w:tr w:rsidR="00AA6EDE" w:rsidRPr="00D755A2" w:rsidTr="00267F70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1C05">
              <w:rPr>
                <w:rFonts w:ascii="Calibri" w:hAnsi="Calibri" w:cs="Arial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1C05">
              <w:rPr>
                <w:rFonts w:ascii="Calibri" w:hAnsi="Calibri" w:cs="Arial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EDE" w:rsidRPr="002C1C05" w:rsidRDefault="00AA6EDE" w:rsidP="00267F70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EDE" w:rsidRPr="002C1C05" w:rsidRDefault="00AA6EDE" w:rsidP="00267F70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462 078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25 401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408 202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676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11 164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28 475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14 327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2 064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11 832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431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2C1C05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18 344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1 499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16 055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790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23 614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2 306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20 714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594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13 352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1 028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11 617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707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11 463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1 359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9 515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589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13 436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1 619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10 793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1 024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31 156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1 966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27 820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1 370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14 353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1 860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11 602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891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10 743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1 285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9 344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2C1C05">
              <w:rPr>
                <w:color w:val="000000"/>
                <w:sz w:val="14"/>
                <w:szCs w:val="14"/>
                <w:lang w:val="en-US"/>
              </w:rPr>
              <w:t>y</w:t>
            </w:r>
            <w:r w:rsidRPr="002C1C05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15 532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809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13 883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840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16 476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1 310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14 547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619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2C1C05">
              <w:rPr>
                <w:color w:val="000000"/>
                <w:sz w:val="14"/>
                <w:szCs w:val="14"/>
                <w:lang w:val="en-US"/>
              </w:rPr>
              <w:t>s</w:t>
            </w:r>
            <w:r w:rsidRPr="002C1C05">
              <w:rPr>
                <w:color w:val="000000"/>
                <w:sz w:val="14"/>
                <w:szCs w:val="14"/>
                <w:lang w:val="en-GB"/>
              </w:rPr>
              <w:t>t</w:t>
            </w:r>
            <w:r w:rsidRPr="002C1C05">
              <w:rPr>
                <w:color w:val="000000"/>
                <w:sz w:val="14"/>
                <w:szCs w:val="14"/>
                <w:lang w:val="en-US"/>
              </w:rPr>
              <w:t>i</w:t>
            </w:r>
            <w:r w:rsidRPr="002C1C05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10 295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1 450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8 220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625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2C1C05">
              <w:rPr>
                <w:color w:val="000000"/>
                <w:sz w:val="14"/>
                <w:szCs w:val="14"/>
                <w:lang w:val="en-US"/>
              </w:rPr>
              <w:t>i</w:t>
            </w:r>
            <w:r w:rsidRPr="002C1C05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15 495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2 344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13 012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21 782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2 171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18 897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714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2C1C05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77 804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718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72 218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1 775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4 868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129 675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1 075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115 351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4 618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13 249</w:t>
            </w:r>
          </w:p>
        </w:tc>
      </w:tr>
      <w:tr w:rsidR="00AA6EDE" w:rsidRPr="002C1C05" w:rsidTr="00267F70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A6EDE" w:rsidRPr="002C1C05" w:rsidRDefault="00AA6EDE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2C1C05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24 231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538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22 782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503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A6EDE" w:rsidRPr="002C1C05" w:rsidRDefault="00AA6EDE" w:rsidP="00AA6ED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2C1C05">
              <w:rPr>
                <w:rFonts w:asciiTheme="minorHAnsi" w:hAnsiTheme="minorHAnsi" w:cstheme="minorHAnsi"/>
                <w:sz w:val="14"/>
                <w:szCs w:val="14"/>
              </w:rPr>
              <w:t>911</w:t>
            </w:r>
          </w:p>
        </w:tc>
      </w:tr>
    </w:tbl>
    <w:p w:rsidR="007909CE" w:rsidRPr="001E233C" w:rsidRDefault="00F90EF4" w:rsidP="001F2CA6">
      <w:pPr>
        <w:pStyle w:val="ac"/>
        <w:pageBreakBefore/>
        <w:widowControl w:val="0"/>
        <w:spacing w:before="120" w:after="120"/>
        <w:jc w:val="left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415192">
        <w:rPr>
          <w:rFonts w:asciiTheme="minorHAnsi" w:hAnsiTheme="minorHAnsi"/>
          <w:sz w:val="20"/>
          <w:lang w:val="en-US"/>
        </w:rPr>
        <w:lastRenderedPageBreak/>
        <w:t>Domestic trade</w:t>
      </w:r>
      <w:r w:rsidRPr="001E233C">
        <w:rPr>
          <w:rFonts w:asciiTheme="minorHAnsi" w:hAnsiTheme="minorHAnsi"/>
          <w:sz w:val="20"/>
          <w:lang w:val="en-US"/>
        </w:rPr>
        <w:t xml:space="preserve"> </w:t>
      </w:r>
      <w:r w:rsidRPr="00415192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1E233C" w:rsidRPr="00034ACF" w:rsidRDefault="001E233C" w:rsidP="001E233C">
      <w:pPr>
        <w:pStyle w:val="ac"/>
        <w:spacing w:before="0" w:line="480" w:lineRule="auto"/>
        <w:rPr>
          <w:rFonts w:ascii="Calibri" w:hAnsi="Calibri" w:cs="Arial"/>
          <w:color w:val="000000"/>
          <w:sz w:val="18"/>
          <w:szCs w:val="18"/>
          <w:lang w:val="en-US"/>
        </w:rPr>
      </w:pPr>
      <w:r w:rsidRPr="00BE48B6">
        <w:rPr>
          <w:rFonts w:ascii="Calibri" w:hAnsi="Calibri" w:cs="Arial"/>
          <w:color w:val="000000"/>
          <w:sz w:val="18"/>
          <w:szCs w:val="18"/>
          <w:lang w:val="en-US"/>
        </w:rPr>
        <w:t>The volume of sales of goods in</w:t>
      </w:r>
      <w:r w:rsidRPr="002B16E7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0912B8">
        <w:rPr>
          <w:rFonts w:ascii="Calibri" w:hAnsi="Calibri" w:cs="Arial"/>
          <w:color w:val="000000"/>
          <w:sz w:val="18"/>
          <w:szCs w:val="18"/>
          <w:lang w:val="en-US"/>
        </w:rPr>
        <w:t>January-November</w:t>
      </w:r>
      <w:r w:rsidRPr="00A2569F">
        <w:rPr>
          <w:rFonts w:ascii="Calibri" w:hAnsi="Calibri" w:cs="Arial"/>
          <w:b w:val="0"/>
          <w:color w:val="000000"/>
          <w:sz w:val="18"/>
          <w:szCs w:val="18"/>
          <w:lang w:val="en-US"/>
        </w:rPr>
        <w:t xml:space="preserve"> </w:t>
      </w:r>
      <w:r w:rsidRPr="00BE48B6">
        <w:rPr>
          <w:rFonts w:ascii="Calibri" w:hAnsi="Calibri" w:cs="Arial"/>
          <w:color w:val="000000"/>
          <w:sz w:val="18"/>
          <w:szCs w:val="18"/>
          <w:lang w:val="en-US"/>
        </w:rPr>
        <w:t>20</w:t>
      </w:r>
      <w:r w:rsidRPr="00034ACF">
        <w:rPr>
          <w:rFonts w:ascii="Calibri" w:hAnsi="Calibri" w:cs="Arial"/>
          <w:color w:val="000000"/>
          <w:sz w:val="18"/>
          <w:szCs w:val="18"/>
          <w:lang w:val="en-US"/>
        </w:rPr>
        <w:t>20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552"/>
      </w:tblGrid>
      <w:tr w:rsidR="001E233C" w:rsidRPr="00D755A2" w:rsidTr="00267F70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33C" w:rsidRPr="00847BC6" w:rsidRDefault="001E233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3C" w:rsidRPr="00847BC6" w:rsidRDefault="001E233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233C" w:rsidRPr="00847BC6" w:rsidRDefault="001E233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1E233C" w:rsidRPr="00D755A2" w:rsidTr="00267F70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33C" w:rsidRPr="00847BC6" w:rsidRDefault="001E233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3C" w:rsidRPr="00847BC6" w:rsidRDefault="001E233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3C" w:rsidRPr="00847BC6" w:rsidRDefault="001E233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3C" w:rsidRPr="00847BC6" w:rsidRDefault="001E233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233C" w:rsidRPr="00847BC6" w:rsidRDefault="001E233C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bookmarkStart w:id="4" w:name="_Hlk179773996"/>
            <w:r w:rsidRPr="00847BC6">
              <w:rPr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10 101 811,5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95,0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39,4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21 015 103,1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262 512,6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61,2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436 290,8</w:t>
            </w:r>
          </w:p>
        </w:tc>
      </w:tr>
      <w:tr w:rsidR="001E233C" w:rsidRPr="00847BC6" w:rsidTr="00267F70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847BC6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626 057,1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14,1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839 302,1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494 050,2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52,8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421 129,1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273 435,2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39,7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2 069 515,5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293 378,1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35,2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324 977,9</w:t>
            </w:r>
          </w:p>
        </w:tc>
      </w:tr>
      <w:tr w:rsidR="001E233C" w:rsidRPr="00847BC6" w:rsidTr="00267F70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280 130,8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60,3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223 901,7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930 771,5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60,1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1 103 012,2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327 389,4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28,8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636 927,3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262 341,4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98,2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61,6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164 132,7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847BC6">
              <w:rPr>
                <w:color w:val="000000"/>
                <w:sz w:val="14"/>
                <w:szCs w:val="14"/>
                <w:lang w:val="en-US"/>
              </w:rPr>
              <w:t>y</w:t>
            </w:r>
            <w:r w:rsidRPr="00847BC6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190 057,0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24,1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176 339,0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373 755,8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48,2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461 284,0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847BC6">
              <w:rPr>
                <w:color w:val="000000"/>
                <w:sz w:val="14"/>
                <w:szCs w:val="14"/>
                <w:lang w:val="en-US"/>
              </w:rPr>
              <w:t>s</w:t>
            </w:r>
            <w:r w:rsidRPr="00847BC6">
              <w:rPr>
                <w:color w:val="000000"/>
                <w:sz w:val="14"/>
                <w:szCs w:val="14"/>
                <w:lang w:val="en-GB"/>
              </w:rPr>
              <w:t>t</w:t>
            </w:r>
            <w:r w:rsidRPr="00847BC6">
              <w:rPr>
                <w:color w:val="000000"/>
                <w:sz w:val="14"/>
                <w:szCs w:val="14"/>
                <w:lang w:val="en-US"/>
              </w:rPr>
              <w:t>i</w:t>
            </w:r>
            <w:r w:rsidRPr="00847BC6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233 030,7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46,7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334 835,8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847BC6">
              <w:rPr>
                <w:color w:val="000000"/>
                <w:sz w:val="14"/>
                <w:szCs w:val="14"/>
                <w:lang w:val="en-US"/>
              </w:rPr>
              <w:t>i</w:t>
            </w:r>
            <w:r w:rsidRPr="00847BC6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152 788,0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96,7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37,4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71 177,2</w:t>
            </w:r>
          </w:p>
        </w:tc>
      </w:tr>
      <w:tr w:rsidR="001E233C" w:rsidRPr="00847BC6" w:rsidTr="00267F70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888 334,9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76,2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742 402,6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1 116 896,7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3 265 880,2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3 033 197,3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91,1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29,0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8 966 095,9</w:t>
            </w:r>
          </w:p>
        </w:tc>
      </w:tr>
      <w:tr w:rsidR="001E233C" w:rsidRPr="00847BC6" w:rsidTr="00267F70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33C" w:rsidRPr="00847BC6" w:rsidRDefault="001E233C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847BC6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363 684,7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20,8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233C" w:rsidRPr="00847BC6" w:rsidRDefault="001E233C" w:rsidP="00267F7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47BC6">
              <w:rPr>
                <w:rFonts w:ascii="Calibri" w:hAnsi="Calibri"/>
                <w:color w:val="000000"/>
                <w:sz w:val="14"/>
                <w:szCs w:val="14"/>
              </w:rPr>
              <w:t>777 899,0</w:t>
            </w:r>
          </w:p>
        </w:tc>
      </w:tr>
    </w:tbl>
    <w:bookmarkEnd w:id="4"/>
    <w:p w:rsidR="005F2AEC" w:rsidRPr="00EB5A72" w:rsidRDefault="00F90EF4" w:rsidP="002F1672">
      <w:pPr>
        <w:pStyle w:val="ac"/>
        <w:spacing w:before="120" w:after="120"/>
        <w:jc w:val="both"/>
        <w:rPr>
          <w:rFonts w:asciiTheme="minorHAnsi" w:hAnsiTheme="minorHAnsi"/>
          <w:sz w:val="20"/>
          <w:lang w:val="en-US"/>
        </w:rPr>
      </w:pPr>
      <w:r w:rsidRPr="00EB5A72">
        <w:rPr>
          <w:rFonts w:asciiTheme="minorHAnsi" w:hAnsiTheme="minorHAnsi"/>
          <w:sz w:val="20"/>
          <w:lang w:val="en-US"/>
        </w:rPr>
        <w:t>Agriculture, forestry</w:t>
      </w:r>
      <w:r w:rsidR="00285563" w:rsidRPr="00EB5A72">
        <w:rPr>
          <w:rFonts w:asciiTheme="minorHAnsi" w:hAnsiTheme="minorHAnsi"/>
          <w:sz w:val="20"/>
          <w:lang w:val="en-US"/>
        </w:rPr>
        <w:t>, hunting</w:t>
      </w:r>
      <w:r w:rsidRPr="00EB5A72">
        <w:rPr>
          <w:rFonts w:asciiTheme="minorHAnsi" w:hAnsiTheme="minorHAnsi"/>
          <w:sz w:val="20"/>
          <w:lang w:val="en-US"/>
        </w:rPr>
        <w:t xml:space="preserve"> and fisheries statistics</w:t>
      </w:r>
    </w:p>
    <w:p w:rsidR="00711D98" w:rsidRPr="00A01ED2" w:rsidRDefault="00711D98" w:rsidP="00711D98">
      <w:pPr>
        <w:pStyle w:val="ac"/>
        <w:spacing w:before="120" w:line="360" w:lineRule="auto"/>
        <w:rPr>
          <w:rFonts w:ascii="Calibri" w:hAnsi="Calibri"/>
          <w:sz w:val="18"/>
          <w:szCs w:val="18"/>
          <w:lang w:val="en-US"/>
        </w:rPr>
      </w:pPr>
      <w:r w:rsidRPr="00A01ED2">
        <w:rPr>
          <w:rFonts w:ascii="Calibri" w:hAnsi="Calibri"/>
          <w:sz w:val="18"/>
          <w:szCs w:val="18"/>
          <w:lang w:val="en-GB"/>
        </w:rPr>
        <w:t>Number of livestock and poultry as of December</w:t>
      </w:r>
      <w:r w:rsidRPr="00A01ED2">
        <w:rPr>
          <w:rFonts w:ascii="Calibri" w:hAnsi="Calibri"/>
          <w:sz w:val="18"/>
          <w:szCs w:val="18"/>
          <w:lang w:val="en-US"/>
        </w:rPr>
        <w:t xml:space="preserve"> </w:t>
      </w:r>
      <w:r w:rsidRPr="00A01ED2">
        <w:rPr>
          <w:rFonts w:ascii="Calibri" w:hAnsi="Calibri"/>
          <w:sz w:val="18"/>
          <w:szCs w:val="18"/>
          <w:lang w:val="en-GB"/>
        </w:rPr>
        <w:t xml:space="preserve">1, </w:t>
      </w:r>
      <w:r w:rsidRPr="00A01ED2">
        <w:rPr>
          <w:rFonts w:ascii="Calibri" w:hAnsi="Calibri"/>
          <w:sz w:val="18"/>
          <w:szCs w:val="18"/>
          <w:lang w:val="en-US"/>
        </w:rPr>
        <w:t>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711D98" w:rsidRPr="00A01ED2" w:rsidTr="00FE6FCC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711D98" w:rsidRPr="00A01ED2" w:rsidTr="00FE6FCC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711D98" w:rsidRPr="00A01ED2" w:rsidTr="00FE6FCC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as % to 01.12.20</w:t>
            </w:r>
            <w:r w:rsidRPr="00A01ED2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A01ED2">
              <w:rPr>
                <w:rFonts w:ascii="Calibri" w:hAnsi="Calibri"/>
                <w:sz w:val="14"/>
                <w:szCs w:val="14"/>
                <w:lang w:val="en-US"/>
              </w:rPr>
              <w:t>12</w:t>
            </w: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A01ED2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11D98" w:rsidRPr="00A01ED2" w:rsidRDefault="00711D98" w:rsidP="00FE6FC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A01ED2">
              <w:rPr>
                <w:rFonts w:ascii="Calibri" w:hAnsi="Calibri"/>
                <w:sz w:val="14"/>
                <w:szCs w:val="14"/>
                <w:lang w:val="en-US"/>
              </w:rPr>
              <w:t>12</w:t>
            </w: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A01ED2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</w:p>
        </w:tc>
      </w:tr>
      <w:tr w:rsidR="00711D98" w:rsidRPr="00A01ED2" w:rsidTr="00FE6FCC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7 725,5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2 883,8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4 080,1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1 114,3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552,4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637,7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463,3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1 011,9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814,9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1 111,0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557,6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711D98" w:rsidRPr="00A01ED2" w:rsidTr="00FE6FCC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4 019,5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1 554,3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2 184,6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277,2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580,9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307,5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232,8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229,1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204,4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443,4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567,0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290,6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259,5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65,6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711D98" w:rsidRPr="00A01ED2" w:rsidTr="00FE6FCC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18 243,9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8 007,7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9 247,5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499,1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1 094,7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571,5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467,8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3 502,5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1 913,0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1 429,1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1 049,7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542,1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443,8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2 856,0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1 593,7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1 179,5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598,5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326,1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4 180,5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1 039,2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2 780,5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1 516,2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781,2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687,0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711D98" w:rsidRPr="00A01ED2" w:rsidTr="00FE6FCC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2 348,1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773,4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1 552,2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170,4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162,8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257,0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205,3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202,0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224,3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159,6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49,5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60,5</w:t>
            </w:r>
          </w:p>
        </w:tc>
      </w:tr>
      <w:tr w:rsidR="00711D98" w:rsidRPr="00A01ED2" w:rsidTr="00FE6FCC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</w:rPr>
            </w:pPr>
          </w:p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</w:rPr>
            </w:pPr>
          </w:p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544,2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28,8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69,2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A01ED2">
              <w:rPr>
                <w:rFonts w:ascii="Calibri" w:hAnsi="Calibri" w:cs="Calibri"/>
                <w:sz w:val="14"/>
                <w:szCs w:val="14"/>
              </w:rPr>
              <w:t xml:space="preserve"> 2,6 </w:t>
            </w: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151,2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62,3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195,0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11D98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711D98">
              <w:rPr>
                <w:rFonts w:ascii="Calibri" w:hAnsi="Calibri" w:cs="Calibri"/>
                <w:sz w:val="14"/>
                <w:szCs w:val="14"/>
              </w:rPr>
              <w:t xml:space="preserve"> 2,1 </w:t>
            </w:r>
            <w:r w:rsidRPr="00711D98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41,9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A01ED2">
              <w:rPr>
                <w:rFonts w:ascii="Calibri" w:hAnsi="Calibri" w:cs="Calibri"/>
                <w:sz w:val="14"/>
                <w:szCs w:val="14"/>
              </w:rPr>
              <w:t xml:space="preserve"> 24 </w:t>
            </w: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1D98" w:rsidRPr="00A01ED2" w:rsidRDefault="00711D98" w:rsidP="00FE6FCC">
            <w:pPr>
              <w:ind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46,0</w:t>
            </w:r>
          </w:p>
        </w:tc>
      </w:tr>
      <w:tr w:rsidR="00711D98" w:rsidRPr="00A01ED2" w:rsidTr="00FE6FCC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2 955,3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1 431,3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1 324,9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197,6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216,2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156,9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363,6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234,0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117,0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340,4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271,9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258,5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711D98" w:rsidRPr="00A01ED2" w:rsidTr="00FE6FCC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171,4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A01ED2">
              <w:rPr>
                <w:rFonts w:ascii="Calibri" w:hAnsi="Calibri" w:cs="Calibri"/>
                <w:sz w:val="14"/>
                <w:szCs w:val="14"/>
              </w:rPr>
              <w:t xml:space="preserve"> 11,3 </w:t>
            </w: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A01ED2">
              <w:rPr>
                <w:rFonts w:ascii="Calibri" w:hAnsi="Calibri" w:cs="Calibri"/>
                <w:sz w:val="14"/>
                <w:szCs w:val="14"/>
              </w:rPr>
              <w:t xml:space="preserve"> 2,6 </w:t>
            </w: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A01ED2">
              <w:rPr>
                <w:rFonts w:ascii="Calibri" w:hAnsi="Calibri" w:cs="Calibri"/>
                <w:sz w:val="14"/>
                <w:szCs w:val="14"/>
              </w:rPr>
              <w:t xml:space="preserve"> 4,3 </w:t>
            </w: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57,4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</w:tr>
      <w:tr w:rsidR="00711D98" w:rsidRPr="00A01ED2" w:rsidTr="00FE6FCC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lastRenderedPageBreak/>
              <w:t>Poultry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45 298,4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14 739,4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8 031,8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1 071,8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1 363,5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712,2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12 046,2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2 654,4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167,2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1 470,0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376,8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1 654,3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814,8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3 398,6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559,8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4 518,0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2 923,2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1 847,0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601,1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3 483,1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2 252,2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1 916,2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1 099,7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4 060,2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1 140,9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26,0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120,9</w:t>
            </w:r>
          </w:p>
        </w:tc>
      </w:tr>
      <w:tr w:rsidR="00711D98" w:rsidRPr="00A01ED2" w:rsidTr="00FE6FCC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1D98" w:rsidRPr="00A01ED2" w:rsidRDefault="00711D98" w:rsidP="00FE6F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1 075,6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A01ED2">
              <w:rPr>
                <w:rFonts w:ascii="Calibri" w:hAnsi="Calibri" w:cs="Calibri"/>
                <w:sz w:val="14"/>
                <w:szCs w:val="14"/>
              </w:rPr>
              <w:t xml:space="preserve"> 4,0 </w:t>
            </w: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1D98" w:rsidRPr="00A01ED2" w:rsidRDefault="00711D98" w:rsidP="00FE6FC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86,9</w:t>
            </w:r>
          </w:p>
        </w:tc>
      </w:tr>
    </w:tbl>
    <w:p w:rsidR="00EB5A72" w:rsidRPr="00A01ED2" w:rsidRDefault="00EB5A72" w:rsidP="00EB5A72">
      <w:pPr>
        <w:pStyle w:val="ac"/>
        <w:pageBreakBefore/>
        <w:spacing w:line="480" w:lineRule="auto"/>
        <w:rPr>
          <w:rFonts w:ascii="Calibri" w:hAnsi="Calibri"/>
          <w:sz w:val="18"/>
          <w:szCs w:val="18"/>
          <w:lang w:val="en-US"/>
        </w:rPr>
      </w:pPr>
      <w:r w:rsidRPr="00A01ED2">
        <w:rPr>
          <w:rFonts w:ascii="Calibri" w:hAnsi="Calibri"/>
          <w:sz w:val="18"/>
          <w:szCs w:val="18"/>
          <w:lang w:val="en-GB"/>
        </w:rPr>
        <w:lastRenderedPageBreak/>
        <w:t>Production of main anima</w:t>
      </w:r>
      <w:r w:rsidR="00B06985">
        <w:rPr>
          <w:rFonts w:ascii="Calibri" w:hAnsi="Calibri"/>
          <w:sz w:val="18"/>
          <w:szCs w:val="18"/>
          <w:lang w:val="en-GB"/>
        </w:rPr>
        <w:t>l breeding products in January-N</w:t>
      </w:r>
      <w:r w:rsidRPr="00A01ED2">
        <w:rPr>
          <w:rFonts w:ascii="Calibri" w:hAnsi="Calibri"/>
          <w:sz w:val="18"/>
          <w:szCs w:val="18"/>
          <w:lang w:val="en-GB"/>
        </w:rPr>
        <w:t>ovember 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EB5A72" w:rsidRPr="00A01ED2" w:rsidTr="004B4C7C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EB5A72" w:rsidP="004B4C7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EB5A72" w:rsidP="004B4C7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5A72" w:rsidRPr="00A01ED2" w:rsidRDefault="00EB5A72" w:rsidP="004B4C7C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A01ED2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EB5A72" w:rsidP="004B4C7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EB5A72" w:rsidP="004B4C7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EB5A72" w:rsidP="004B4C7C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A01ED2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5A72" w:rsidRPr="00A01ED2" w:rsidRDefault="00EB5A72" w:rsidP="004B4C7C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A01ED2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EB5A72" w:rsidP="004B4C7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EB5A72" w:rsidP="004B4C7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B06985" w:rsidP="004B4C7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as % to January-N</w:t>
            </w:r>
            <w:r w:rsidR="00EB5A72" w:rsidRPr="00A01ED2">
              <w:rPr>
                <w:rFonts w:ascii="Calibri" w:hAnsi="Calibri"/>
                <w:sz w:val="14"/>
                <w:szCs w:val="14"/>
                <w:lang w:val="en-GB"/>
              </w:rPr>
              <w:t>ovember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B06985" w:rsidP="004B4C7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</w:t>
            </w:r>
            <w:r w:rsidR="00EB5A72" w:rsidRPr="00A01ED2">
              <w:rPr>
                <w:rFonts w:ascii="Calibri" w:hAnsi="Calibri"/>
                <w:sz w:val="14"/>
                <w:szCs w:val="14"/>
                <w:lang w:val="en-GB"/>
              </w:rPr>
              <w:t>une 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B06985" w:rsidP="004B4C7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as % to January- N</w:t>
            </w:r>
            <w:r w:rsidR="00EB5A72" w:rsidRPr="00A01ED2">
              <w:rPr>
                <w:rFonts w:ascii="Calibri" w:hAnsi="Calibri"/>
                <w:sz w:val="14"/>
                <w:szCs w:val="14"/>
                <w:lang w:val="en-GB"/>
              </w:rPr>
              <w:t>ovember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72" w:rsidRPr="00A01ED2" w:rsidRDefault="00EB5A72" w:rsidP="004B4C7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5A72" w:rsidRPr="00A01ED2" w:rsidRDefault="00B06985" w:rsidP="004B4C7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as % to January- N</w:t>
            </w:r>
            <w:r w:rsidR="00EB5A72" w:rsidRPr="00A01ED2">
              <w:rPr>
                <w:rFonts w:ascii="Calibri" w:hAnsi="Calibri"/>
                <w:sz w:val="14"/>
                <w:szCs w:val="14"/>
                <w:lang w:val="en-GB"/>
              </w:rPr>
              <w:t>ovember 2019</w:t>
            </w:r>
          </w:p>
        </w:tc>
      </w:tr>
      <w:tr w:rsidR="00EB5A72" w:rsidRPr="00D755A2" w:rsidTr="004B4C7C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1 731,9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349,4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957,4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207,9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168,0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78,1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39,6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EB5A72" w:rsidRPr="00A01ED2" w:rsidRDefault="00EB5A72" w:rsidP="004B4C7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5 634,5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1 143,6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4 065,0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375,8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280,4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324,5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263,5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771,5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159,8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567,1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59,8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47,0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226,0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158,5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301,7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65,1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228,6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457,4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206,6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244,9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407,3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38,1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307,2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81,3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67,8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381,1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80,5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248,2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566,8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377,5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701,0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16,9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657,0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927,2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322,3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572,9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17,4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</w:tr>
      <w:tr w:rsidR="00EB5A72" w:rsidRPr="00A01ED2" w:rsidTr="004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43,9</w:t>
            </w:r>
          </w:p>
        </w:tc>
        <w:tc>
          <w:tcPr>
            <w:tcW w:w="1417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37,7</w:t>
            </w:r>
          </w:p>
        </w:tc>
        <w:tc>
          <w:tcPr>
            <w:tcW w:w="1382" w:type="dxa"/>
            <w:vAlign w:val="bottom"/>
          </w:tcPr>
          <w:p w:rsidR="00EB5A72" w:rsidRDefault="00EB5A72" w:rsidP="004B4C7C">
            <w:pPr>
              <w:ind w:hanging="36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B5A72" w:rsidRPr="00A01ED2" w:rsidTr="004B4C7C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A01ED2">
              <w:rPr>
                <w:b/>
                <w:sz w:val="14"/>
                <w:szCs w:val="14"/>
                <w:lang w:val="en-GB"/>
              </w:rPr>
              <w:t>E</w:t>
            </w:r>
            <w:r>
              <w:rPr>
                <w:b/>
                <w:sz w:val="14"/>
                <w:szCs w:val="14"/>
                <w:lang w:val="en-US"/>
              </w:rPr>
              <w:t>g</w:t>
            </w:r>
            <w:r w:rsidRPr="00A01ED2">
              <w:rPr>
                <w:b/>
                <w:sz w:val="14"/>
                <w:szCs w:val="14"/>
                <w:lang w:val="en-GB"/>
              </w:rPr>
              <w:t>gs*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4 699,5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1 166,9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A01ED2">
              <w:rPr>
                <w:rFonts w:ascii="Calibri" w:hAnsi="Calibri" w:cs="Calibri"/>
                <w:sz w:val="14"/>
                <w:szCs w:val="14"/>
              </w:rPr>
              <w:t xml:space="preserve"> 10,8 </w:t>
            </w:r>
            <w:r w:rsidRPr="00A01ED2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169,3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607,6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213,6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234,3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72,4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192,8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164,3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201,0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122,2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34,6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</w:tr>
      <w:tr w:rsidR="00EB5A72" w:rsidRPr="00A01ED2" w:rsidTr="004B4C7C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A72" w:rsidRPr="00A01ED2" w:rsidRDefault="00EB5A72" w:rsidP="004B4C7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A01ED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132,2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5A72" w:rsidRPr="00A01ED2" w:rsidRDefault="00EB5A72" w:rsidP="004B4C7C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1ED2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EB5A72" w:rsidRPr="00A01ED2" w:rsidRDefault="00EB5A72" w:rsidP="00EB5A72">
      <w:pPr>
        <w:pStyle w:val="a4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A01ED2">
        <w:rPr>
          <w:rFonts w:ascii="Calibri" w:hAnsi="Calibri" w:cs="Arial"/>
          <w:sz w:val="14"/>
          <w:szCs w:val="14"/>
          <w:lang w:val="en-GB"/>
        </w:rPr>
        <w:t>* Million</w:t>
      </w:r>
      <w:r w:rsidRPr="00A01ED2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EB5A72" w:rsidRPr="00A01ED2" w:rsidRDefault="00EB5A72" w:rsidP="00EB5A72">
      <w:pPr>
        <w:pStyle w:val="First"/>
      </w:pPr>
    </w:p>
    <w:p w:rsidR="00EB5A72" w:rsidRPr="00A01ED2" w:rsidRDefault="00EB5A72" w:rsidP="00EB5A72">
      <w:pPr>
        <w:pStyle w:val="a0"/>
        <w:rPr>
          <w:lang w:val="en-US"/>
        </w:rPr>
      </w:pPr>
    </w:p>
    <w:p w:rsidR="00F567E5" w:rsidRPr="003132E9" w:rsidRDefault="00F567E5" w:rsidP="00FB51FE">
      <w:pPr>
        <w:pStyle w:val="a0"/>
        <w:pageBreakBefore/>
        <w:widowControl w:val="0"/>
        <w:spacing w:before="120" w:after="120"/>
        <w:ind w:firstLine="0"/>
        <w:rPr>
          <w:rFonts w:asciiTheme="minorHAnsi" w:hAnsiTheme="minorHAnsi"/>
          <w:b/>
          <w:lang w:val="en-US"/>
        </w:rPr>
      </w:pPr>
      <w:r w:rsidRPr="003132E9">
        <w:rPr>
          <w:rFonts w:asciiTheme="minorHAnsi" w:hAnsiTheme="minorHAnsi" w:cs="Calibri"/>
          <w:b/>
          <w:lang w:val="en-US"/>
        </w:rPr>
        <w:lastRenderedPageBreak/>
        <w:t xml:space="preserve">Industrial production </w:t>
      </w:r>
      <w:r w:rsidRPr="003132E9">
        <w:rPr>
          <w:rFonts w:asciiTheme="minorHAnsi" w:hAnsiTheme="minorHAnsi"/>
          <w:b/>
          <w:lang w:val="en-US"/>
        </w:rPr>
        <w:t>statistics</w:t>
      </w:r>
    </w:p>
    <w:p w:rsidR="003132E9" w:rsidRPr="00A454D9" w:rsidRDefault="003132E9" w:rsidP="00FA1C0C">
      <w:pPr>
        <w:pStyle w:val="ac"/>
        <w:shd w:val="clear" w:color="auto" w:fill="FFFFFF"/>
        <w:spacing w:before="120"/>
        <w:rPr>
          <w:rFonts w:ascii="Calibri" w:hAnsi="Calibri"/>
          <w:color w:val="000000"/>
          <w:sz w:val="18"/>
          <w:szCs w:val="18"/>
          <w:lang w:val="en-US"/>
        </w:rPr>
      </w:pPr>
      <w:r w:rsidRPr="00A454D9">
        <w:rPr>
          <w:rFonts w:ascii="Calibri" w:hAnsi="Calibri"/>
          <w:color w:val="000000"/>
          <w:sz w:val="18"/>
          <w:szCs w:val="18"/>
          <w:lang w:val="en-US"/>
        </w:rPr>
        <w:t>Industrial production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1843"/>
      </w:tblGrid>
      <w:tr w:rsidR="003132E9" w:rsidRPr="000D715A" w:rsidTr="00267F70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9" w:rsidRPr="000D715A" w:rsidRDefault="003132E9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9" w:rsidRPr="000D715A" w:rsidRDefault="003132E9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0D715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2E9" w:rsidRPr="000D715A" w:rsidRDefault="003132E9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</w:t>
            </w:r>
            <w:r w:rsidRPr="000D715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3132E9" w:rsidRPr="000D715A" w:rsidTr="00267F70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9" w:rsidRPr="000D715A" w:rsidRDefault="003132E9" w:rsidP="00267F7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9" w:rsidRPr="000D715A" w:rsidRDefault="003132E9" w:rsidP="00267F70">
            <w:pPr>
              <w:pStyle w:val="a7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0D715A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January-November 20</w:t>
            </w:r>
            <w:r w:rsidRPr="000D715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2E9" w:rsidRPr="000D715A" w:rsidRDefault="003132E9" w:rsidP="00267F70">
            <w:pPr>
              <w:pStyle w:val="a7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0D715A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 20</w:t>
            </w:r>
            <w:r w:rsidRPr="000D715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2E9" w:rsidRPr="000D715A" w:rsidRDefault="00FA1C0C" w:rsidP="00267F70">
            <w:pPr>
              <w:pStyle w:val="a7"/>
              <w:rPr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</w:t>
            </w:r>
            <w:r w:rsidR="003132E9" w:rsidRPr="000D715A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-</w:t>
            </w:r>
            <w:r w:rsidR="003132E9" w:rsidRPr="000D715A">
              <w:rPr>
                <w:rFonts w:ascii="Calibri" w:hAnsi="Calibri" w:cs="Calibri"/>
                <w:sz w:val="14"/>
                <w:szCs w:val="14"/>
                <w:lang w:val="en-US"/>
              </w:rPr>
              <w:t xml:space="preserve">November </w:t>
            </w:r>
            <w:r w:rsidR="003132E9" w:rsidRPr="000D715A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>2020 to January-</w:t>
            </w:r>
            <w:r w:rsidR="003132E9" w:rsidRPr="000D715A">
              <w:rPr>
                <w:rFonts w:ascii="Calibri" w:hAnsi="Calibri" w:cs="Calibri"/>
                <w:sz w:val="14"/>
                <w:szCs w:val="14"/>
                <w:lang w:val="en-US"/>
              </w:rPr>
              <w:t>Novem</w:t>
            </w:r>
            <w:r w:rsidR="003132E9" w:rsidRPr="000D715A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>ber</w:t>
            </w:r>
            <w:r w:rsidR="003132E9" w:rsidRPr="000D715A">
              <w:rPr>
                <w:sz w:val="14"/>
                <w:szCs w:val="14"/>
                <w:lang w:val="en-US"/>
              </w:rPr>
              <w:t xml:space="preserve"> </w:t>
            </w:r>
          </w:p>
          <w:p w:rsidR="003132E9" w:rsidRPr="000D715A" w:rsidRDefault="003132E9" w:rsidP="00267F70">
            <w:pPr>
              <w:pStyle w:val="a7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0D715A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2E9" w:rsidRPr="000D715A" w:rsidRDefault="003132E9" w:rsidP="00267F70">
            <w:pPr>
              <w:pStyle w:val="a7"/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</w:pPr>
            <w:r w:rsidRPr="000D715A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November 20</w:t>
            </w:r>
            <w:r w:rsidRPr="000D715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20 </w:t>
            </w:r>
            <w:r w:rsidRPr="000D715A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to</w:t>
            </w:r>
            <w:r w:rsidRPr="000D715A">
              <w:rPr>
                <w:sz w:val="14"/>
                <w:szCs w:val="14"/>
              </w:rPr>
              <w:t xml:space="preserve"> </w:t>
            </w:r>
            <w:r w:rsidRPr="000D715A">
              <w:rPr>
                <w:rFonts w:ascii="Calibri" w:hAnsi="Calibri" w:cs="Calibri"/>
                <w:sz w:val="14"/>
                <w:szCs w:val="14"/>
                <w:lang w:val="en-US"/>
              </w:rPr>
              <w:t>Novem</w:t>
            </w:r>
            <w:r w:rsidRPr="000D715A">
              <w:rPr>
                <w:rFonts w:ascii="Calibri" w:hAnsi="Calibri" w:cs="Calibri"/>
                <w:sz w:val="14"/>
                <w:szCs w:val="14"/>
              </w:rPr>
              <w:t xml:space="preserve">ber </w:t>
            </w:r>
            <w:r w:rsidRPr="000D715A">
              <w:rPr>
                <w:rFonts w:ascii="Calibri" w:hAnsi="Calibri" w:cs="Calibri"/>
                <w:snapToGrid w:val="0"/>
                <w:color w:val="000000"/>
                <w:sz w:val="14"/>
                <w:szCs w:val="14"/>
                <w:lang w:val="en-US"/>
              </w:rPr>
              <w:t>201</w:t>
            </w:r>
            <w:r w:rsidRPr="000D715A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9</w:t>
            </w:r>
          </w:p>
          <w:p w:rsidR="003132E9" w:rsidRPr="000D715A" w:rsidRDefault="003132E9" w:rsidP="00267F70">
            <w:pPr>
              <w:pStyle w:val="a9"/>
              <w:rPr>
                <w:sz w:val="14"/>
                <w:szCs w:val="14"/>
              </w:rPr>
            </w:pPr>
          </w:p>
        </w:tc>
      </w:tr>
      <w:tr w:rsidR="003132E9" w:rsidRPr="000D715A" w:rsidTr="00267F70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3132E9" w:rsidRPr="000D715A" w:rsidRDefault="003132E9" w:rsidP="00267F70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23 886 552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2 449 529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3132E9" w:rsidRPr="000D715A" w:rsidTr="00267F70">
        <w:trPr>
          <w:cantSplit/>
          <w:trHeight w:val="208"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928 608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98 407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0D715A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1 550 042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172 325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1 064 175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113 341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4 612 914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422 692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81,5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1 630 415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164 249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454 450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46 257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2 620 670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252 172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1 345 976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148 959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592 181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53 331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87,3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82,8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0D715A">
              <w:rPr>
                <w:color w:val="000000"/>
                <w:sz w:val="14"/>
                <w:szCs w:val="14"/>
                <w:lang w:val="en-US"/>
              </w:rPr>
              <w:t>y</w:t>
            </w:r>
            <w:r w:rsidRPr="000D715A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1 878 153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183 072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1 848 778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199 166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0D715A">
              <w:rPr>
                <w:color w:val="000000"/>
                <w:sz w:val="14"/>
                <w:szCs w:val="14"/>
                <w:lang w:val="en-US"/>
              </w:rPr>
              <w:t>s</w:t>
            </w:r>
            <w:r w:rsidRPr="000D715A">
              <w:rPr>
                <w:color w:val="000000"/>
                <w:sz w:val="14"/>
                <w:szCs w:val="14"/>
                <w:lang w:val="en-GB"/>
              </w:rPr>
              <w:t>t</w:t>
            </w:r>
            <w:r w:rsidRPr="000D715A">
              <w:rPr>
                <w:color w:val="000000"/>
                <w:sz w:val="14"/>
                <w:szCs w:val="14"/>
                <w:lang w:val="en-US"/>
              </w:rPr>
              <w:t>i</w:t>
            </w:r>
            <w:r w:rsidRPr="000D715A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268 462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32 891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121,8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0D715A">
              <w:rPr>
                <w:color w:val="000000"/>
                <w:sz w:val="14"/>
                <w:szCs w:val="14"/>
                <w:lang w:val="en-US"/>
              </w:rPr>
              <w:t>i</w:t>
            </w:r>
            <w:r w:rsidRPr="000D715A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481 278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46 792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80,4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2 166 761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221 337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122,1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0D715A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919 645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120 523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932 439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106 060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3132E9" w:rsidRPr="000D715A" w:rsidTr="00267F70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3132E9" w:rsidRPr="000D715A" w:rsidRDefault="003132E9" w:rsidP="00267F70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D715A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591 604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67 955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2E9" w:rsidRPr="000D715A" w:rsidRDefault="003132E9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D715A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</w:tbl>
    <w:p w:rsidR="005F77A3" w:rsidRPr="004737E1" w:rsidRDefault="005F77A3" w:rsidP="002F1672">
      <w:pPr>
        <w:pStyle w:val="3"/>
        <w:keepNext w:val="0"/>
        <w:widowControl w:val="0"/>
        <w:spacing w:before="120" w:after="120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4737E1">
        <w:rPr>
          <w:rFonts w:asciiTheme="minorHAnsi" w:hAnsiTheme="minorHAnsi"/>
          <w:sz w:val="20"/>
          <w:lang w:val="en-US"/>
        </w:rPr>
        <w:t xml:space="preserve">Construction </w:t>
      </w:r>
      <w:r w:rsidRPr="004737E1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99412C" w:rsidRPr="004737E1" w:rsidRDefault="0099412C" w:rsidP="00FA1C0C">
      <w:pPr>
        <w:pStyle w:val="ac"/>
        <w:spacing w:before="0" w:after="120"/>
        <w:rPr>
          <w:rFonts w:asciiTheme="minorHAnsi" w:hAnsiTheme="minorHAnsi"/>
          <w:sz w:val="18"/>
          <w:szCs w:val="18"/>
          <w:lang w:val="en-GB"/>
        </w:rPr>
      </w:pPr>
      <w:r w:rsidRPr="004737E1">
        <w:rPr>
          <w:rFonts w:asciiTheme="minorHAnsi" w:hAnsiTheme="minorHAnsi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4737E1" w:rsidRPr="00D755A2" w:rsidTr="00267F70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7E1" w:rsidRPr="004737E1" w:rsidRDefault="004737E1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E1" w:rsidRPr="004737E1" w:rsidRDefault="004737E1" w:rsidP="00267F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4737E1">
              <w:rPr>
                <w:rFonts w:ascii="Calibri" w:hAnsi="Calibr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37E1" w:rsidRPr="004737E1" w:rsidRDefault="004737E1" w:rsidP="00267F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4737E1">
              <w:rPr>
                <w:rFonts w:ascii="Calibri" w:hAnsi="Calibr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4737E1" w:rsidRPr="00D755A2" w:rsidTr="00267F70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7E1" w:rsidRPr="004737E1" w:rsidRDefault="004737E1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E1" w:rsidRPr="004737E1" w:rsidRDefault="004737E1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4737E1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4737E1">
              <w:rPr>
                <w:rFonts w:ascii="Calibri" w:hAnsi="Calibri"/>
                <w:sz w:val="14"/>
                <w:szCs w:val="14"/>
              </w:rPr>
              <w:t>anuary</w:t>
            </w:r>
            <w:r w:rsidRPr="004737E1">
              <w:rPr>
                <w:rFonts w:ascii="Calibri" w:hAnsi="Calibri"/>
                <w:sz w:val="14"/>
                <w:szCs w:val="14"/>
                <w:lang w:val="en-US"/>
              </w:rPr>
              <w:t>-November 2020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E1" w:rsidRPr="004737E1" w:rsidRDefault="004737E1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4737E1">
              <w:rPr>
                <w:rFonts w:ascii="Calibri" w:hAnsi="Calibri"/>
                <w:sz w:val="14"/>
                <w:szCs w:val="14"/>
                <w:lang w:val="en-US"/>
              </w:rPr>
              <w:t xml:space="preserve">January-November 2020 </w:t>
            </w:r>
            <w:r w:rsidRPr="004737E1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4737E1">
              <w:rPr>
                <w:rFonts w:ascii="Calibri" w:hAnsi="Calibri"/>
                <w:sz w:val="14"/>
                <w:szCs w:val="14"/>
                <w:lang w:val="en-US"/>
              </w:rPr>
              <w:t xml:space="preserve"> January-November 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E1" w:rsidRPr="004737E1" w:rsidRDefault="004737E1" w:rsidP="00267F70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4737E1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4737E1">
              <w:rPr>
                <w:rFonts w:ascii="Calibri" w:hAnsi="Calibri"/>
                <w:sz w:val="14"/>
                <w:szCs w:val="14"/>
              </w:rPr>
              <w:t>anuary</w:t>
            </w:r>
            <w:r w:rsidRPr="004737E1">
              <w:rPr>
                <w:rFonts w:ascii="Calibri" w:hAnsi="Calibri"/>
                <w:sz w:val="14"/>
                <w:szCs w:val="14"/>
                <w:lang w:val="en-US"/>
              </w:rPr>
              <w:t>-November 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37E1" w:rsidRPr="004737E1" w:rsidRDefault="004737E1" w:rsidP="00267F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4737E1">
              <w:rPr>
                <w:rFonts w:ascii="Calibri" w:hAnsi="Calibri"/>
                <w:sz w:val="14"/>
                <w:szCs w:val="14"/>
                <w:lang w:val="en-US"/>
              </w:rPr>
              <w:t xml:space="preserve">January-November 2020 </w:t>
            </w:r>
            <w:r w:rsidRPr="004737E1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4737E1">
              <w:rPr>
                <w:rFonts w:ascii="Calibri" w:hAnsi="Calibri"/>
                <w:sz w:val="14"/>
                <w:szCs w:val="14"/>
                <w:lang w:val="en-US"/>
              </w:rPr>
              <w:t xml:space="preserve"> January-November 2019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12 109 479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5 760 479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504 089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304 577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94,2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4737E1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875 130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597 385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863 777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754 229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709 603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517 283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95,6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416 040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266 859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86,7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505 229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410 670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436 942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121 810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87,8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324 569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133 405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138,2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513 417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500 901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85,7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4737E1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1 063 801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580 556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89,5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230 654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138 406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4737E1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4737E1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172 425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101 291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4737E1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548 354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429 539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117,5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382 214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220 738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120,8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2 251 187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74 630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90,0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1 887 371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470 589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80,4</w:t>
            </w:r>
          </w:p>
        </w:tc>
      </w:tr>
      <w:tr w:rsidR="004737E1" w:rsidRPr="004737E1" w:rsidTr="00267F70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7E1" w:rsidRPr="004737E1" w:rsidRDefault="004737E1" w:rsidP="00267F70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737E1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424 677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137 611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7E1" w:rsidRPr="004737E1" w:rsidRDefault="004737E1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737E1">
              <w:rPr>
                <w:rFonts w:ascii="Calibri" w:hAnsi="Calibri" w:cs="Calibri"/>
                <w:sz w:val="14"/>
                <w:szCs w:val="14"/>
              </w:rPr>
              <w:t xml:space="preserve">   58,3</w:t>
            </w:r>
          </w:p>
        </w:tc>
      </w:tr>
    </w:tbl>
    <w:p w:rsidR="00380885" w:rsidRPr="006557E6" w:rsidRDefault="00BE36AB" w:rsidP="002F1672">
      <w:pPr>
        <w:pStyle w:val="3"/>
        <w:keepNext w:val="0"/>
        <w:widowControl w:val="0"/>
        <w:spacing w:before="120" w:after="120"/>
        <w:rPr>
          <w:rStyle w:val="22"/>
          <w:rFonts w:asciiTheme="minorHAnsi" w:hAnsiTheme="minorHAnsi" w:cs="Arial"/>
          <w:b/>
          <w:sz w:val="20"/>
          <w:lang w:val="en-US"/>
        </w:rPr>
      </w:pPr>
      <w:r w:rsidRPr="006557E6">
        <w:rPr>
          <w:rStyle w:val="22"/>
          <w:rFonts w:asciiTheme="minorHAnsi" w:hAnsiTheme="minorHAnsi" w:cs="Arial"/>
          <w:b/>
          <w:sz w:val="20"/>
          <w:lang w:val="en-US"/>
        </w:rPr>
        <w:t>Small and medium enterprises</w:t>
      </w:r>
    </w:p>
    <w:bookmarkEnd w:id="2"/>
    <w:p w:rsidR="00E45F34" w:rsidRPr="006557E6" w:rsidRDefault="00E45F34" w:rsidP="00FA1C0C">
      <w:pPr>
        <w:pStyle w:val="aff3"/>
        <w:spacing w:before="0" w:after="120"/>
        <w:ind w:firstLine="0"/>
        <w:rPr>
          <w:rFonts w:asciiTheme="minorHAnsi" w:hAnsiTheme="minorHAnsi" w:cs="Arial"/>
          <w:sz w:val="18"/>
          <w:szCs w:val="18"/>
          <w:lang w:val="en-US"/>
        </w:rPr>
      </w:pPr>
      <w:r w:rsidRPr="006557E6">
        <w:rPr>
          <w:rFonts w:asciiTheme="minorHAnsi" w:hAnsiTheme="minorHAnsi" w:cs="Arial"/>
          <w:sz w:val="18"/>
          <w:szCs w:val="18"/>
          <w:lang w:val="en-US"/>
        </w:rPr>
        <w:t>Indicators of activity of small and medium-sized business enterprises</w:t>
      </w:r>
    </w:p>
    <w:tbl>
      <w:tblPr>
        <w:tblW w:w="9923" w:type="dxa"/>
        <w:tblInd w:w="108" w:type="dxa"/>
        <w:tblLayout w:type="fixed"/>
        <w:tblLook w:val="0000"/>
      </w:tblPr>
      <w:tblGrid>
        <w:gridCol w:w="1985"/>
        <w:gridCol w:w="7938"/>
      </w:tblGrid>
      <w:tr w:rsidR="006557E6" w:rsidRPr="004106BB" w:rsidTr="006557E6">
        <w:trPr>
          <w:cantSplit/>
          <w:trHeight w:val="194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6" w:rsidRPr="004106BB" w:rsidRDefault="006557E6" w:rsidP="00267F70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57E6" w:rsidRPr="004106BB" w:rsidRDefault="006557E6" w:rsidP="00267F70">
            <w:pPr>
              <w:pStyle w:val="a7"/>
              <w:spacing w:line="276" w:lineRule="auto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4106BB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December 1 2020</w:t>
            </w:r>
            <w:r w:rsidRPr="004106BB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4106BB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December 1 2019</w:t>
            </w:r>
          </w:p>
        </w:tc>
      </w:tr>
      <w:tr w:rsidR="006557E6" w:rsidRPr="00D755A2" w:rsidTr="006557E6">
        <w:trPr>
          <w:cantSplit/>
          <w:trHeight w:val="141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6" w:rsidRPr="004106BB" w:rsidRDefault="006557E6" w:rsidP="00267F70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57E6" w:rsidRPr="004106BB" w:rsidRDefault="006557E6" w:rsidP="00267F70">
            <w:pPr>
              <w:pStyle w:val="a7"/>
              <w:spacing w:line="276" w:lineRule="auto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4106BB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</w:t>
            </w:r>
            <w:r w:rsidRPr="004106BB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6557E6" w:rsidRPr="004106BB" w:rsidTr="006557E6">
        <w:trPr>
          <w:cantSplit/>
          <w:trHeight w:val="73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b/>
                <w:sz w:val="14"/>
                <w:szCs w:val="14"/>
              </w:rPr>
            </w:pPr>
            <w:r w:rsidRPr="004106BB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106BB">
              <w:rPr>
                <w:rFonts w:ascii="Calibri" w:hAnsi="Calibri" w:cs="Calibri"/>
                <w:bCs/>
                <w:sz w:val="14"/>
                <w:szCs w:val="14"/>
              </w:rPr>
              <w:t>101,0</w:t>
            </w:r>
          </w:p>
        </w:tc>
      </w:tr>
      <w:tr w:rsidR="006557E6" w:rsidRPr="004106BB" w:rsidTr="006557E6">
        <w:trPr>
          <w:cantSplit/>
          <w:trHeight w:val="80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6557E6" w:rsidRPr="004106BB" w:rsidTr="006557E6">
        <w:trPr>
          <w:cantSplit/>
          <w:trHeight w:val="80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4106BB">
              <w:rPr>
                <w:sz w:val="14"/>
                <w:szCs w:val="14"/>
                <w:lang w:val="en-GB"/>
              </w:rPr>
              <w:t>Аktob</w:t>
            </w:r>
            <w:r w:rsidRPr="004106BB">
              <w:rPr>
                <w:sz w:val="14"/>
                <w:szCs w:val="14"/>
              </w:rPr>
              <w:t>е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6557E6" w:rsidRPr="004106BB" w:rsidTr="006557E6">
        <w:trPr>
          <w:cantSplit/>
          <w:trHeight w:val="118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4106BB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4106BB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6557E6" w:rsidRPr="004106BB" w:rsidTr="006557E6">
        <w:trPr>
          <w:cantSplit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6557E6" w:rsidRPr="004106BB" w:rsidTr="006557E6">
        <w:trPr>
          <w:cantSplit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Мang</w:t>
            </w:r>
            <w:r w:rsidRPr="004106BB">
              <w:rPr>
                <w:sz w:val="14"/>
                <w:szCs w:val="14"/>
                <w:lang w:val="en-US"/>
              </w:rPr>
              <w:t>y</w:t>
            </w:r>
            <w:r w:rsidRPr="004106BB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Soltu</w:t>
            </w:r>
            <w:r w:rsidRPr="004106BB">
              <w:rPr>
                <w:sz w:val="14"/>
                <w:szCs w:val="14"/>
                <w:lang w:val="en-US"/>
              </w:rPr>
              <w:t>s</w:t>
            </w:r>
            <w:r w:rsidRPr="004106BB">
              <w:rPr>
                <w:sz w:val="14"/>
                <w:szCs w:val="14"/>
                <w:lang w:val="en-GB"/>
              </w:rPr>
              <w:t>t</w:t>
            </w:r>
            <w:r w:rsidRPr="004106BB">
              <w:rPr>
                <w:sz w:val="14"/>
                <w:szCs w:val="14"/>
                <w:lang w:val="en-US"/>
              </w:rPr>
              <w:t>i</w:t>
            </w:r>
            <w:r w:rsidRPr="004106BB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kk-KZ"/>
              </w:rPr>
            </w:pPr>
            <w:r w:rsidRPr="004106BB">
              <w:rPr>
                <w:sz w:val="14"/>
                <w:szCs w:val="14"/>
                <w:lang w:val="en-GB"/>
              </w:rPr>
              <w:t>Turk</w:t>
            </w:r>
            <w:r w:rsidRPr="004106BB">
              <w:rPr>
                <w:sz w:val="14"/>
                <w:szCs w:val="14"/>
                <w:lang w:val="en-US"/>
              </w:rPr>
              <w:t>i</w:t>
            </w:r>
            <w:r w:rsidRPr="004106BB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6557E6" w:rsidRPr="004106BB" w:rsidTr="006557E6">
        <w:trPr>
          <w:cantSplit/>
          <w:trHeight w:val="55"/>
        </w:trPr>
        <w:tc>
          <w:tcPr>
            <w:tcW w:w="1985" w:type="dxa"/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6557E6" w:rsidRPr="004106BB" w:rsidTr="006557E6">
        <w:trPr>
          <w:cantSplit/>
          <w:trHeight w:val="66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6557E6" w:rsidRPr="004106BB" w:rsidRDefault="006557E6" w:rsidP="00267F70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4106BB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57E6" w:rsidRPr="004106BB" w:rsidRDefault="006557E6" w:rsidP="00267F7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06BB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</w:tbl>
    <w:p w:rsidR="005B0030" w:rsidRPr="00B844A9" w:rsidRDefault="005B0030" w:rsidP="00C71D2B">
      <w:pPr>
        <w:pStyle w:val="ac"/>
        <w:pageBreakBefore/>
        <w:widowControl w:val="0"/>
        <w:spacing w:before="0"/>
        <w:jc w:val="left"/>
        <w:rPr>
          <w:rFonts w:asciiTheme="minorHAnsi" w:hAnsiTheme="minorHAnsi" w:cs="Arial"/>
          <w:lang w:val="en-GB"/>
        </w:rPr>
      </w:pPr>
      <w:r w:rsidRPr="00B844A9">
        <w:rPr>
          <w:rFonts w:asciiTheme="minorHAnsi" w:hAnsiTheme="minorHAnsi" w:cs="Arial"/>
          <w:lang w:val="en-GB"/>
        </w:rPr>
        <w:lastRenderedPageBreak/>
        <w:t>Main socio-economic indicators of CIS countries</w:t>
      </w:r>
    </w:p>
    <w:p w:rsidR="00B844A9" w:rsidRPr="00EB7E7D" w:rsidRDefault="00B844A9" w:rsidP="00B844A9">
      <w:pPr>
        <w:pStyle w:val="ac"/>
        <w:spacing w:before="0"/>
        <w:rPr>
          <w:rFonts w:ascii="Calibri" w:hAnsi="Calibri" w:cs="Arial"/>
          <w:color w:val="000000"/>
          <w:sz w:val="18"/>
          <w:szCs w:val="18"/>
          <w:lang w:val="kk-KZ"/>
        </w:rPr>
      </w:pPr>
      <w:r w:rsidRPr="00EB7E7D">
        <w:rPr>
          <w:rFonts w:ascii="Calibri" w:hAnsi="Calibri" w:cs="Arial"/>
          <w:color w:val="000000"/>
          <w:sz w:val="18"/>
          <w:szCs w:val="18"/>
          <w:lang w:val="en-GB"/>
        </w:rPr>
        <w:t>Main socio-economic indicators of CIS countries in January</w:t>
      </w:r>
      <w:r w:rsidRPr="00EB7E7D">
        <w:rPr>
          <w:rFonts w:ascii="Calibri" w:hAnsi="Calibri" w:cs="Arial"/>
          <w:color w:val="000000"/>
          <w:sz w:val="18"/>
          <w:szCs w:val="18"/>
          <w:lang w:val="kk-KZ"/>
        </w:rPr>
        <w:t>-</w:t>
      </w:r>
      <w:r>
        <w:rPr>
          <w:rFonts w:ascii="Calibri" w:hAnsi="Calibri" w:cs="Arial"/>
          <w:color w:val="000000"/>
          <w:sz w:val="18"/>
          <w:szCs w:val="18"/>
          <w:lang w:val="en-US"/>
        </w:rPr>
        <w:t>October</w:t>
      </w:r>
      <w:r w:rsidRPr="00EB7E7D">
        <w:rPr>
          <w:rFonts w:ascii="Calibri" w:hAnsi="Calibri" w:cs="Arial"/>
          <w:color w:val="000000"/>
          <w:sz w:val="18"/>
          <w:szCs w:val="18"/>
          <w:lang w:val="kk-KZ"/>
        </w:rPr>
        <w:t xml:space="preserve"> </w:t>
      </w:r>
      <w:r w:rsidRPr="00EB7E7D">
        <w:rPr>
          <w:rFonts w:ascii="Calibri" w:hAnsi="Calibri" w:cs="Arial"/>
          <w:color w:val="000000"/>
          <w:sz w:val="18"/>
          <w:szCs w:val="18"/>
          <w:lang w:val="en-US"/>
        </w:rPr>
        <w:t>20</w:t>
      </w:r>
      <w:r w:rsidRPr="00EB7E7D">
        <w:rPr>
          <w:rFonts w:ascii="Calibri" w:hAnsi="Calibri" w:cs="Arial"/>
          <w:color w:val="000000"/>
          <w:sz w:val="18"/>
          <w:szCs w:val="18"/>
          <w:lang w:val="kk-KZ"/>
        </w:rPr>
        <w:t>20</w:t>
      </w:r>
    </w:p>
    <w:p w:rsidR="00B844A9" w:rsidRPr="00DD335C" w:rsidRDefault="00B844A9" w:rsidP="00B844A9">
      <w:pPr>
        <w:pStyle w:val="ae"/>
        <w:spacing w:before="120" w:after="0"/>
        <w:rPr>
          <w:rFonts w:ascii="Calibri" w:hAnsi="Calibri" w:cs="Arial"/>
          <w:color w:val="000000"/>
          <w:sz w:val="14"/>
          <w:szCs w:val="14"/>
          <w:lang w:val="kk-KZ"/>
        </w:rPr>
      </w:pPr>
      <w:r w:rsidRPr="00EB7E7D">
        <w:rPr>
          <w:rFonts w:ascii="Calibri" w:hAnsi="Calibri" w:cs="Arial"/>
          <w:color w:val="000000"/>
          <w:sz w:val="14"/>
          <w:szCs w:val="14"/>
          <w:lang w:val="kk-KZ"/>
        </w:rPr>
        <w:t xml:space="preserve">Data of </w:t>
      </w:r>
      <w:r w:rsidRPr="00DD335C">
        <w:rPr>
          <w:rFonts w:ascii="Calibri" w:hAnsi="Calibri" w:cs="Arial"/>
          <w:color w:val="000000"/>
          <w:sz w:val="14"/>
          <w:szCs w:val="14"/>
          <w:lang w:val="kk-KZ"/>
        </w:rPr>
        <w:t>the CIS Statistic</w:t>
      </w:r>
      <w:r w:rsidRPr="00DD335C">
        <w:rPr>
          <w:rFonts w:ascii="Calibri" w:hAnsi="Calibri" w:cs="Arial"/>
          <w:color w:val="000000"/>
          <w:sz w:val="14"/>
          <w:szCs w:val="14"/>
          <w:lang w:val="en-US"/>
        </w:rPr>
        <w:t>s</w:t>
      </w:r>
      <w:r w:rsidRPr="00DD335C">
        <w:rPr>
          <w:rFonts w:ascii="Calibri" w:hAnsi="Calibri" w:cs="Arial"/>
          <w:color w:val="000000"/>
          <w:sz w:val="14"/>
          <w:szCs w:val="14"/>
          <w:lang w:val="kk-KZ"/>
        </w:rPr>
        <w:t xml:space="preserve"> Committee</w:t>
      </w:r>
    </w:p>
    <w:p w:rsidR="00B844A9" w:rsidRPr="00DD335C" w:rsidRDefault="00B844A9" w:rsidP="00B844A9">
      <w:pPr>
        <w:pStyle w:val="a6"/>
        <w:rPr>
          <w:rFonts w:ascii="Calibri" w:hAnsi="Calibri" w:cs="Arial"/>
          <w:color w:val="000000"/>
          <w:sz w:val="14"/>
          <w:szCs w:val="14"/>
          <w:lang w:val="en-GB"/>
        </w:rPr>
      </w:pPr>
      <w:r w:rsidRPr="00DD335C">
        <w:rPr>
          <w:rFonts w:ascii="Calibri" w:hAnsi="Calibri" w:cs="Arial"/>
          <w:color w:val="000000"/>
          <w:sz w:val="14"/>
          <w:szCs w:val="14"/>
          <w:lang w:val="en-US"/>
        </w:rPr>
        <w:t xml:space="preserve"> </w:t>
      </w:r>
      <w:proofErr w:type="gramStart"/>
      <w:r w:rsidRPr="00DD335C">
        <w:rPr>
          <w:rFonts w:ascii="Calibri" w:hAnsi="Calibri" w:cs="Arial"/>
          <w:color w:val="000000"/>
          <w:sz w:val="14"/>
          <w:szCs w:val="14"/>
          <w:lang w:val="en-US"/>
        </w:rPr>
        <w:t>a</w:t>
      </w:r>
      <w:r w:rsidRPr="00DD335C">
        <w:rPr>
          <w:rFonts w:ascii="Calibri" w:hAnsi="Calibri" w:cs="Arial"/>
          <w:color w:val="000000"/>
          <w:sz w:val="14"/>
          <w:szCs w:val="14"/>
          <w:lang w:val="en-GB"/>
        </w:rPr>
        <w:t>s</w:t>
      </w:r>
      <w:proofErr w:type="gramEnd"/>
      <w:r w:rsidRPr="00DD335C">
        <w:rPr>
          <w:rFonts w:ascii="Calibri" w:hAnsi="Calibri" w:cs="Arial"/>
          <w:color w:val="000000"/>
          <w:sz w:val="14"/>
          <w:szCs w:val="14"/>
          <w:lang w:val="en-GB"/>
        </w:rPr>
        <w:t xml:space="preserve">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275"/>
      </w:tblGrid>
      <w:tr w:rsidR="00B844A9" w:rsidRPr="00DD335C" w:rsidTr="00267F70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44A9" w:rsidRPr="00DD335C" w:rsidRDefault="00B844A9" w:rsidP="00267F70">
            <w:pPr>
              <w:pStyle w:val="af0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4A9" w:rsidRPr="00DD335C" w:rsidRDefault="00B844A9" w:rsidP="00267F70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4A9" w:rsidRPr="00DD335C" w:rsidRDefault="00B844A9" w:rsidP="00267F70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4A9" w:rsidRPr="00DD335C" w:rsidRDefault="00B844A9" w:rsidP="00267F70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44A9" w:rsidRPr="00DD335C" w:rsidRDefault="00B844A9" w:rsidP="00267F70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4A9" w:rsidRPr="00DD335C" w:rsidRDefault="00B844A9" w:rsidP="00267F70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Kyrgyzstan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96,2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98,9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,2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92,6</w:t>
            </w:r>
          </w:p>
        </w:tc>
      </w:tr>
      <w:tr w:rsidR="00B844A9" w:rsidRPr="0053118A" w:rsidTr="00267F70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96,4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74,2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19,7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97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86,7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96,4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95,3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81,7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96,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84,3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1,8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2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B844A9" w:rsidRPr="0053118A" w:rsidTr="00267F70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83,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94,3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82,2</w:t>
            </w:r>
          </w:p>
        </w:tc>
      </w:tr>
      <w:tr w:rsidR="00B844A9" w:rsidRPr="0053118A" w:rsidTr="00267F70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shd w:val="clear" w:color="auto" w:fill="FFFF00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04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103,9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6,8</w:t>
            </w:r>
          </w:p>
        </w:tc>
      </w:tr>
      <w:tr w:rsidR="00B844A9" w:rsidRPr="0053118A" w:rsidTr="00267F70"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100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05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5,8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Money income of population</w:t>
            </w:r>
            <w:r w:rsidRPr="0053118A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98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9D6179">
              <w:rPr>
                <w:rFonts w:asciiTheme="minorHAnsi" w:hAnsiTheme="minorHAnsi"/>
                <w:sz w:val="14"/>
                <w:szCs w:val="14"/>
              </w:rPr>
              <w:t>7</w:t>
            </w: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D6179">
              <w:rPr>
                <w:rFonts w:asciiTheme="minorHAnsi" w:hAnsiTheme="minorHAnsi"/>
                <w:sz w:val="14"/>
                <w:szCs w:val="14"/>
              </w:rPr>
              <w:t>1</w:t>
            </w:r>
            <w:r w:rsidRPr="009D6179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4</w:t>
            </w:r>
            <w:r w:rsidRPr="009D6179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B844A9" w:rsidRPr="0053118A" w:rsidTr="00267F70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95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0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9D6179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B844A9" w:rsidRPr="0053118A" w:rsidTr="00267F70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94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4,9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9D6179">
              <w:rPr>
                <w:rFonts w:asciiTheme="minorHAnsi" w:hAnsiTheme="minorHAnsi"/>
                <w:sz w:val="14"/>
                <w:szCs w:val="14"/>
              </w:rPr>
              <w:t>0</w:t>
            </w: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9D6179">
              <w:rPr>
                <w:rFonts w:asciiTheme="minorHAnsi" w:hAnsiTheme="minorHAnsi"/>
                <w:sz w:val="14"/>
                <w:szCs w:val="14"/>
              </w:rPr>
              <w:t>4</w:t>
            </w:r>
            <w:r w:rsidRPr="009D6179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5</w:t>
            </w:r>
            <w:r w:rsidRPr="009D6179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17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04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113,5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</w:rPr>
              <w:t>112,1</w:t>
            </w:r>
            <w:r w:rsidRPr="009D6179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9D6179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109,2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4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,2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9D6179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B844A9" w:rsidRPr="0053118A" w:rsidTr="00267F70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</w:rPr>
              <w:t>134</w:t>
            </w: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94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B844A9" w:rsidRPr="0053118A" w:rsidTr="00267F70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Tot</w:t>
            </w:r>
            <w:r w:rsidRPr="0053118A">
              <w:rPr>
                <w:rFonts w:ascii="Calibri" w:hAnsi="Calibri"/>
                <w:sz w:val="14"/>
                <w:szCs w:val="14"/>
              </w:rPr>
              <w:t>а</w:t>
            </w: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82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83,6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81,4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110,5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844A9" w:rsidRPr="0053118A" w:rsidTr="00267F70"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B844A9" w:rsidRPr="0053118A" w:rsidTr="00267F70"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118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90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87,7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89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B844A9" w:rsidRPr="0053118A" w:rsidTr="00267F70"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80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74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80</w:t>
            </w:r>
            <w:r w:rsidRPr="009D6179">
              <w:rPr>
                <w:rFonts w:asciiTheme="minorHAnsi" w:hAnsiTheme="minorHAnsi"/>
                <w:sz w:val="14"/>
                <w:szCs w:val="14"/>
                <w:lang w:val="kk-KZ"/>
              </w:rPr>
              <w:t>,</w:t>
            </w: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127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B844A9" w:rsidRPr="0053118A" w:rsidTr="00267F70"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61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,8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</w:rPr>
              <w:t>94</w:t>
            </w: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71,9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844A9" w:rsidRPr="0053118A" w:rsidTr="00267F70"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B844A9" w:rsidRPr="0053118A" w:rsidTr="00267F70"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73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73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</w:rPr>
              <w:t>9</w:t>
            </w: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88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B844A9" w:rsidRPr="0053118A" w:rsidTr="00267F70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US"/>
              </w:rPr>
              <w:t>f</w:t>
            </w: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57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76,4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92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9D6179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D6179">
              <w:rPr>
                <w:rFonts w:asciiTheme="minorHAnsi" w:hAnsiTheme="minorHAnsi"/>
                <w:sz w:val="14"/>
                <w:szCs w:val="14"/>
              </w:rPr>
              <w:t>9</w:t>
            </w:r>
            <w:r w:rsidRPr="009D6179">
              <w:rPr>
                <w:rFonts w:asciiTheme="minorHAnsi" w:hAnsiTheme="minorHAnsi"/>
                <w:sz w:val="14"/>
                <w:szCs w:val="14"/>
                <w:lang w:val="en-US"/>
              </w:rPr>
              <w:t>8,3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57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</w:tbl>
    <w:p w:rsidR="00B844A9" w:rsidRPr="0053118A" w:rsidRDefault="00B844A9" w:rsidP="00B844A9">
      <w:pPr>
        <w:pStyle w:val="a6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53118A">
        <w:rPr>
          <w:rFonts w:ascii="Calibri" w:hAnsi="Calibri" w:cs="Arial"/>
          <w:color w:val="000000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B844A9" w:rsidRPr="0053118A" w:rsidTr="00267F70">
        <w:trPr>
          <w:cantSplit/>
          <w:trHeight w:val="224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44A9" w:rsidRPr="0053118A" w:rsidRDefault="00B844A9" w:rsidP="00267F70">
            <w:pPr>
              <w:pStyle w:val="a7"/>
              <w:snapToGrid w:val="0"/>
              <w:spacing w:before="100" w:beforeAutospacing="1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Ukraine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92,8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96,6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107,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105,8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100,4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96,5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10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B844A9" w:rsidRPr="0053118A" w:rsidTr="00267F70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93,2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110,7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98,4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93,2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95,9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102,3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116,6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96,0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5,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93,3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64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11)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65,7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96,8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13,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99,3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97,5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107,6</w:t>
            </w:r>
          </w:p>
        </w:tc>
      </w:tr>
      <w:tr w:rsidR="00B844A9" w:rsidRPr="0053118A" w:rsidTr="00267F70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101,4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12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96,6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110,7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107,3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108,4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113,3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102,4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Money income of population</w:t>
            </w:r>
            <w:r w:rsidRPr="0053118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93,7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B844A9" w:rsidRPr="0053118A" w:rsidTr="00267F70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9,3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10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5,7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01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16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09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135,0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B844A9" w:rsidRPr="0053118A" w:rsidTr="00267F70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185,4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5,4 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>time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100,1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73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86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77,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4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130,4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102,8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94,4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844A9" w:rsidRPr="0053118A" w:rsidTr="00267F70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ind w:firstLine="176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ind w:firstLine="176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88,1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66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72,8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86,1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ind w:firstLine="176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85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75,7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165,0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116,0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89,7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93,0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93,7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87,6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85,7</w:t>
            </w:r>
            <w:r w:rsidRPr="00AA21A0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B844A9" w:rsidRPr="0053118A" w:rsidTr="00267F70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92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90,1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1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01,3</w:t>
            </w:r>
          </w:p>
        </w:tc>
        <w:tc>
          <w:tcPr>
            <w:tcW w:w="1110" w:type="dxa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97,0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67,1</w:t>
            </w:r>
          </w:p>
        </w:tc>
      </w:tr>
      <w:tr w:rsidR="00B844A9" w:rsidRPr="0053118A" w:rsidTr="00267F70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53118A" w:rsidRDefault="00B844A9" w:rsidP="00267F70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sz w:val="14"/>
                <w:szCs w:val="14"/>
                <w:lang w:val="en-GB"/>
              </w:rPr>
            </w:pPr>
            <w:r w:rsidRPr="0053118A">
              <w:rPr>
                <w:rFonts w:ascii="Calibri" w:hAnsi="Calibr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88</w:t>
            </w: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AA21A0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93,4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81,6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AA21A0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83,1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4A9" w:rsidRPr="00AA21A0" w:rsidRDefault="00B844A9" w:rsidP="00B844A9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A21A0">
              <w:rPr>
                <w:rFonts w:asciiTheme="minorHAnsi" w:hAnsiTheme="minorHAnsi"/>
                <w:sz w:val="14"/>
                <w:szCs w:val="14"/>
                <w:lang w:val="en-US"/>
              </w:rPr>
              <w:t>90,4</w:t>
            </w:r>
          </w:p>
        </w:tc>
      </w:tr>
    </w:tbl>
    <w:p w:rsidR="00B844A9" w:rsidRPr="00F56F59" w:rsidRDefault="00B844A9" w:rsidP="00B844A9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1)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January-</w:t>
      </w:r>
      <w:proofErr w:type="gramStart"/>
      <w:r w:rsidRPr="00F56F59">
        <w:rPr>
          <w:rFonts w:ascii="Calibri" w:hAnsi="Calibri"/>
          <w:i/>
          <w:sz w:val="14"/>
          <w:szCs w:val="14"/>
          <w:lang w:val="en-US"/>
        </w:rPr>
        <w:t>September  2020</w:t>
      </w:r>
      <w:proofErr w:type="gramEnd"/>
      <w:r w:rsidRPr="00F56F59">
        <w:rPr>
          <w:rFonts w:ascii="Calibri" w:hAnsi="Calibri"/>
          <w:i/>
          <w:sz w:val="14"/>
          <w:szCs w:val="14"/>
          <w:lang w:val="en-US"/>
        </w:rPr>
        <w:t xml:space="preserve"> to January</w:t>
      </w:r>
      <w:r w:rsidRPr="00F56F59">
        <w:rPr>
          <w:rFonts w:ascii="Calibri" w:hAnsi="Calibri"/>
          <w:i/>
          <w:sz w:val="14"/>
          <w:szCs w:val="14"/>
          <w:lang w:val="kk-KZ"/>
        </w:rPr>
        <w:t>-</w:t>
      </w:r>
      <w:r w:rsidRPr="00F56F59">
        <w:rPr>
          <w:rFonts w:ascii="Calibri" w:hAnsi="Calibri"/>
          <w:i/>
          <w:sz w:val="14"/>
          <w:szCs w:val="14"/>
          <w:lang w:val="en-US"/>
        </w:rPr>
        <w:t>September 2019</w:t>
      </w:r>
      <w:r w:rsidRPr="00F56F59">
        <w:rPr>
          <w:rFonts w:ascii="Calibri" w:hAnsi="Calibri"/>
          <w:i/>
          <w:sz w:val="14"/>
          <w:szCs w:val="14"/>
          <w:lang w:val="kk-KZ"/>
        </w:rPr>
        <w:t>.</w:t>
      </w:r>
    </w:p>
    <w:p w:rsidR="00B844A9" w:rsidRPr="00F56F59" w:rsidRDefault="00B844A9" w:rsidP="00FA1C0C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F56F59">
        <w:rPr>
          <w:rFonts w:ascii="Calibri" w:hAnsi="Calibri"/>
          <w:i/>
          <w:sz w:val="14"/>
          <w:szCs w:val="14"/>
          <w:lang w:val="en-GB"/>
        </w:rPr>
        <w:t xml:space="preserve"> Goods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loading</w:t>
      </w:r>
      <w:r w:rsidRPr="00F56F59">
        <w:rPr>
          <w:rFonts w:ascii="Calibri" w:hAnsi="Calibri"/>
          <w:i/>
          <w:sz w:val="14"/>
          <w:szCs w:val="14"/>
          <w:lang w:val="en-US"/>
        </w:rPr>
        <w:t>.</w:t>
      </w:r>
    </w:p>
    <w:p w:rsidR="00B844A9" w:rsidRPr="00F56F59" w:rsidRDefault="00B844A9" w:rsidP="00FA1C0C">
      <w:pPr>
        <w:ind w:left="284" w:firstLine="0"/>
        <w:rPr>
          <w:rFonts w:ascii="Calibri" w:hAnsi="Calibri"/>
          <w:i/>
          <w:sz w:val="14"/>
          <w:szCs w:val="14"/>
          <w:lang w:val="kk-KZ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3)</w:t>
      </w:r>
      <w:r w:rsidRPr="00F56F59">
        <w:rPr>
          <w:rFonts w:ascii="Calibri" w:hAnsi="Calibri"/>
          <w:i/>
          <w:sz w:val="14"/>
          <w:szCs w:val="14"/>
          <w:lang w:val="kk-KZ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By </w:t>
      </w:r>
      <w:r w:rsidRPr="00F56F59">
        <w:rPr>
          <w:rFonts w:ascii="Calibri" w:hAnsi="Calibri"/>
          <w:i/>
          <w:sz w:val="14"/>
          <w:szCs w:val="14"/>
          <w:lang w:val="en-GB"/>
        </w:rPr>
        <w:t>the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SNA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methodology</w:t>
      </w:r>
      <w:r w:rsidRPr="00F56F59">
        <w:rPr>
          <w:rFonts w:ascii="Calibri" w:hAnsi="Calibri"/>
          <w:i/>
          <w:sz w:val="14"/>
          <w:szCs w:val="14"/>
          <w:lang w:val="en-US"/>
        </w:rPr>
        <w:t>.</w:t>
      </w:r>
    </w:p>
    <w:p w:rsidR="00B844A9" w:rsidRPr="00F56F59" w:rsidRDefault="00B844A9" w:rsidP="00B844A9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4</w:t>
      </w: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Nominal money income as % to the corresponding period</w:t>
      </w:r>
      <w:r w:rsidRPr="00F56F59">
        <w:rPr>
          <w:rFonts w:ascii="Calibri" w:hAnsi="Calibri"/>
          <w:i/>
          <w:sz w:val="14"/>
          <w:szCs w:val="14"/>
          <w:lang w:val="en-US"/>
        </w:rPr>
        <w:t>.</w:t>
      </w:r>
    </w:p>
    <w:p w:rsidR="00B844A9" w:rsidRPr="00F56F59" w:rsidRDefault="00B844A9" w:rsidP="00B844A9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5</w:t>
      </w: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F56F59">
        <w:rPr>
          <w:rFonts w:ascii="Calibri" w:hAnsi="Calibri"/>
          <w:i/>
          <w:sz w:val="14"/>
          <w:szCs w:val="14"/>
          <w:lang w:val="kk-KZ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Real money income as % to the corresponding period.</w:t>
      </w:r>
    </w:p>
    <w:p w:rsidR="00B844A9" w:rsidRPr="00F56F59" w:rsidRDefault="00B844A9" w:rsidP="00FA1C0C">
      <w:pPr>
        <w:tabs>
          <w:tab w:val="left" w:pos="567"/>
        </w:tabs>
        <w:ind w:left="284" w:firstLine="0"/>
        <w:rPr>
          <w:rFonts w:ascii="Calibri" w:hAnsi="Calibri"/>
          <w:i/>
          <w:sz w:val="14"/>
          <w:szCs w:val="14"/>
          <w:lang w:val="en-GB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6</w:t>
      </w: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F56F59">
        <w:rPr>
          <w:rFonts w:ascii="Calibri" w:hAnsi="Calibri"/>
          <w:i/>
          <w:sz w:val="14"/>
          <w:szCs w:val="14"/>
          <w:lang w:val="en-GB"/>
        </w:rPr>
        <w:t xml:space="preserve"> Estimate.</w:t>
      </w:r>
    </w:p>
    <w:p w:rsidR="00B844A9" w:rsidRPr="00F56F59" w:rsidRDefault="00B844A9" w:rsidP="00FA1C0C">
      <w:pPr>
        <w:tabs>
          <w:tab w:val="left" w:pos="567"/>
        </w:tabs>
        <w:ind w:left="283" w:firstLine="0"/>
        <w:rPr>
          <w:rFonts w:ascii="Calibri" w:hAnsi="Calibri"/>
          <w:i/>
          <w:sz w:val="14"/>
          <w:szCs w:val="14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7</w:t>
      </w: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January-September 2020 to January-September 2019. </w:t>
      </w:r>
      <w:proofErr w:type="gramStart"/>
      <w:r w:rsidRPr="00F56F59">
        <w:rPr>
          <w:rFonts w:ascii="Calibri" w:hAnsi="Calibri"/>
          <w:i/>
          <w:sz w:val="14"/>
          <w:szCs w:val="14"/>
          <w:lang w:val="en-GB"/>
        </w:rPr>
        <w:t>Given in comparable prices.</w:t>
      </w:r>
      <w:proofErr w:type="gramEnd"/>
    </w:p>
    <w:p w:rsidR="00B844A9" w:rsidRPr="00F56F59" w:rsidRDefault="00B844A9" w:rsidP="00B844A9">
      <w:pPr>
        <w:ind w:left="142" w:firstLine="142"/>
        <w:rPr>
          <w:rFonts w:asciiTheme="minorHAnsi" w:hAnsiTheme="minorHAnsi"/>
          <w:i/>
          <w:sz w:val="14"/>
          <w:szCs w:val="14"/>
          <w:vertAlign w:val="superscript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8)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January-June 2020 to January</w:t>
      </w:r>
      <w:r w:rsidRPr="00F56F59">
        <w:rPr>
          <w:rFonts w:ascii="Calibri" w:hAnsi="Calibri"/>
          <w:i/>
          <w:sz w:val="14"/>
          <w:szCs w:val="14"/>
          <w:lang w:val="kk-KZ"/>
        </w:rPr>
        <w:t>-</w:t>
      </w:r>
      <w:r w:rsidRPr="00F56F59">
        <w:rPr>
          <w:rFonts w:ascii="Calibri" w:hAnsi="Calibri"/>
          <w:i/>
          <w:sz w:val="14"/>
          <w:szCs w:val="14"/>
          <w:lang w:val="en-US"/>
        </w:rPr>
        <w:t>June 2019</w:t>
      </w:r>
      <w:r w:rsidRPr="00F56F59">
        <w:rPr>
          <w:rFonts w:ascii="Calibri" w:hAnsi="Calibri"/>
          <w:i/>
          <w:sz w:val="14"/>
          <w:szCs w:val="14"/>
          <w:lang w:val="kk-KZ"/>
        </w:rPr>
        <w:t>.</w:t>
      </w:r>
    </w:p>
    <w:p w:rsidR="00B844A9" w:rsidRPr="00F56F59" w:rsidRDefault="00B844A9" w:rsidP="00FA1C0C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9)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January-March 2020 to January</w:t>
      </w:r>
      <w:r w:rsidRPr="00F56F59">
        <w:rPr>
          <w:rFonts w:ascii="Calibri" w:hAnsi="Calibri"/>
          <w:i/>
          <w:sz w:val="14"/>
          <w:szCs w:val="14"/>
          <w:lang w:val="kk-KZ"/>
        </w:rPr>
        <w:t>-</w:t>
      </w:r>
      <w:r w:rsidRPr="00F56F59">
        <w:rPr>
          <w:rFonts w:ascii="Calibri" w:hAnsi="Calibri"/>
          <w:i/>
          <w:sz w:val="14"/>
          <w:szCs w:val="14"/>
          <w:lang w:val="en-US"/>
        </w:rPr>
        <w:t>March 2019</w:t>
      </w:r>
      <w:r w:rsidRPr="00F56F59">
        <w:rPr>
          <w:rFonts w:ascii="Calibri" w:hAnsi="Calibri"/>
          <w:i/>
          <w:sz w:val="14"/>
          <w:szCs w:val="14"/>
          <w:lang w:val="kk-KZ"/>
        </w:rPr>
        <w:t>.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proofErr w:type="gramStart"/>
      <w:r w:rsidRPr="00F56F59">
        <w:rPr>
          <w:rFonts w:ascii="Calibri" w:hAnsi="Calibri"/>
          <w:i/>
          <w:sz w:val="14"/>
          <w:szCs w:val="14"/>
          <w:lang w:val="en-US"/>
        </w:rPr>
        <w:t>Short-term indicator of the development of the main sectors of the economy.</w:t>
      </w:r>
      <w:proofErr w:type="gramEnd"/>
    </w:p>
    <w:p w:rsidR="00B844A9" w:rsidRPr="00F56F59" w:rsidRDefault="00B844A9" w:rsidP="00B844A9">
      <w:pPr>
        <w:ind w:firstLine="284"/>
        <w:rPr>
          <w:rFonts w:ascii="Calibri" w:hAnsi="Calibri"/>
          <w:i/>
          <w:sz w:val="14"/>
          <w:szCs w:val="14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10</w:t>
      </w: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F56F59">
        <w:rPr>
          <w:rFonts w:ascii="Calibri" w:eastAsia="Calibri" w:hAnsi="Calibri" w:cs="Tahoma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US"/>
        </w:rPr>
        <w:t>III quarter 2020 to III quarter 2019</w:t>
      </w:r>
      <w:r w:rsidRPr="00F56F59">
        <w:rPr>
          <w:rFonts w:ascii="Calibri" w:hAnsi="Calibri"/>
          <w:i/>
          <w:sz w:val="14"/>
          <w:szCs w:val="14"/>
          <w:lang w:val="kk-KZ"/>
        </w:rPr>
        <w:t>.</w:t>
      </w:r>
    </w:p>
    <w:p w:rsidR="00B844A9" w:rsidRPr="00F56F59" w:rsidRDefault="00B844A9" w:rsidP="00B844A9">
      <w:pPr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1</w:t>
      </w: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Including investments in not material actives.</w:t>
      </w:r>
    </w:p>
    <w:p w:rsidR="00B844A9" w:rsidRPr="00F56F59" w:rsidRDefault="00B844A9" w:rsidP="00B844A9">
      <w:pPr>
        <w:tabs>
          <w:tab w:val="left" w:pos="567"/>
        </w:tabs>
        <w:ind w:left="567" w:hanging="283"/>
        <w:rPr>
          <w:rFonts w:ascii="Calibri" w:hAnsi="Calibri"/>
          <w:i/>
          <w:sz w:val="14"/>
          <w:szCs w:val="14"/>
          <w:lang w:val="en-GB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2</w:t>
      </w: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January-September  2020 to January-September 2019. </w:t>
      </w:r>
      <w:proofErr w:type="gramStart"/>
      <w:r w:rsidRPr="00F56F59">
        <w:rPr>
          <w:rFonts w:ascii="Calibri" w:hAnsi="Calibri"/>
          <w:i/>
          <w:sz w:val="14"/>
          <w:szCs w:val="14"/>
          <w:lang w:val="en-US"/>
        </w:rPr>
        <w:t>Revenues of trade enterprises from sale of goods without cars and motorcycles.</w:t>
      </w:r>
      <w:proofErr w:type="gramEnd"/>
    </w:p>
    <w:p w:rsidR="00B844A9" w:rsidRPr="00F56F59" w:rsidRDefault="00B844A9" w:rsidP="00B844A9">
      <w:pPr>
        <w:ind w:firstLine="284"/>
        <w:rPr>
          <w:rFonts w:ascii="Calibri" w:hAnsi="Calibri"/>
          <w:i/>
          <w:sz w:val="14"/>
          <w:szCs w:val="14"/>
          <w:lang w:val="en-GB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3</w:t>
      </w: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July-September  2020 to July-September  2019. </w:t>
      </w:r>
    </w:p>
    <w:p w:rsidR="00B844A9" w:rsidRPr="00F56F59" w:rsidRDefault="00B844A9" w:rsidP="00B844A9">
      <w:pPr>
        <w:ind w:firstLine="284"/>
        <w:rPr>
          <w:rStyle w:val="hps"/>
          <w:rFonts w:ascii="Calibri" w:hAnsi="Calibri" w:cs="Arial"/>
          <w:i/>
          <w:sz w:val="14"/>
          <w:szCs w:val="14"/>
          <w:lang w:val="en-US"/>
        </w:rPr>
      </w:pP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F56F59">
        <w:rPr>
          <w:rFonts w:ascii="Calibri" w:hAnsi="Calibri"/>
          <w:i/>
          <w:sz w:val="14"/>
          <w:szCs w:val="14"/>
          <w:vertAlign w:val="superscript"/>
          <w:lang w:val="en-US"/>
        </w:rPr>
        <w:t>4</w:t>
      </w:r>
      <w:r w:rsidRPr="00F56F59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January-September  2020 to January-September 2019. </w:t>
      </w:r>
      <w:proofErr w:type="gramStart"/>
      <w:r w:rsidRPr="00F56F59">
        <w:rPr>
          <w:rFonts w:ascii="Calibri" w:hAnsi="Calibri"/>
          <w:i/>
          <w:sz w:val="14"/>
          <w:szCs w:val="14"/>
          <w:lang w:val="en-GB"/>
        </w:rPr>
        <w:t>According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to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data provided by </w:t>
      </w:r>
      <w:r w:rsidRPr="00F56F59">
        <w:rPr>
          <w:rFonts w:ascii="Calibri" w:hAnsi="Calibri"/>
          <w:i/>
          <w:sz w:val="14"/>
          <w:szCs w:val="14"/>
          <w:lang w:val="en-GB"/>
        </w:rPr>
        <w:t>the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Bank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of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Russia’s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balance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of</w:t>
      </w:r>
      <w:r w:rsidRPr="00F56F59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F56F59">
        <w:rPr>
          <w:rFonts w:ascii="Calibri" w:hAnsi="Calibri"/>
          <w:i/>
          <w:sz w:val="14"/>
          <w:szCs w:val="14"/>
          <w:lang w:val="en-GB"/>
        </w:rPr>
        <w:t>payments.</w:t>
      </w:r>
      <w:proofErr w:type="gramEnd"/>
    </w:p>
    <w:p w:rsidR="00B844A9" w:rsidRPr="00F56F59" w:rsidRDefault="00B844A9" w:rsidP="00B844A9">
      <w:pPr>
        <w:ind w:firstLine="284"/>
        <w:rPr>
          <w:rStyle w:val="hps"/>
          <w:rFonts w:ascii="Calibri" w:hAnsi="Calibri" w:cs="Arial"/>
          <w:i/>
          <w:sz w:val="14"/>
          <w:szCs w:val="14"/>
          <w:lang w:val="en-US"/>
        </w:rPr>
      </w:pPr>
      <w:r w:rsidRPr="00F56F59">
        <w:rPr>
          <w:rStyle w:val="hps"/>
          <w:rFonts w:ascii="Calibri" w:hAnsi="Calibri" w:cs="Arial"/>
          <w:i/>
          <w:sz w:val="14"/>
          <w:szCs w:val="14"/>
          <w:lang w:val="en-US"/>
        </w:rPr>
        <w:t>Note: Data for Ukraine aregiven from the official website.of the State Statistics Service of Ukraine.</w:t>
      </w:r>
    </w:p>
    <w:p w:rsidR="00B844A9" w:rsidRDefault="00B844A9" w:rsidP="00B844A9">
      <w:pPr>
        <w:ind w:left="142" w:firstLine="142"/>
        <w:rPr>
          <w:rFonts w:asciiTheme="minorHAnsi" w:hAnsiTheme="minorHAnsi"/>
          <w:i/>
          <w:sz w:val="14"/>
          <w:szCs w:val="14"/>
          <w:vertAlign w:val="superscript"/>
          <w:lang w:val="en-US"/>
        </w:rPr>
      </w:pPr>
    </w:p>
    <w:p w:rsidR="00CE2B96" w:rsidRPr="008B0432" w:rsidRDefault="004827E0" w:rsidP="0095444D">
      <w:pPr>
        <w:pStyle w:val="a6"/>
        <w:pageBreakBefore/>
        <w:widowControl w:val="0"/>
        <w:spacing w:before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8B0432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4827E0" w:rsidRPr="008B0432" w:rsidRDefault="004827E0" w:rsidP="004827E0">
      <w:pPr>
        <w:pStyle w:val="a7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8B0432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CE2B96" w:rsidRPr="008B0432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8B0432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B70C7D" w:rsidRPr="008B0432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555926" w:rsidRPr="008B0432">
        <w:rPr>
          <w:rFonts w:asciiTheme="minorHAnsi" w:hAnsiTheme="minorHAnsi" w:cs="Calibri"/>
          <w:b/>
          <w:sz w:val="18"/>
          <w:szCs w:val="18"/>
          <w:lang w:val="en-US"/>
        </w:rPr>
        <w:t>-</w:t>
      </w:r>
      <w:r w:rsidR="003C6944" w:rsidRPr="008B0432">
        <w:rPr>
          <w:rFonts w:asciiTheme="minorHAnsi" w:hAnsiTheme="minorHAnsi" w:cs="Calibri"/>
          <w:b/>
          <w:sz w:val="18"/>
          <w:szCs w:val="18"/>
          <w:lang w:val="en-US"/>
        </w:rPr>
        <w:t>November</w:t>
      </w:r>
      <w:r w:rsidR="008478D0" w:rsidRPr="008B0432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8B0432">
        <w:rPr>
          <w:rFonts w:asciiTheme="minorHAnsi" w:hAnsiTheme="minorHAnsi" w:cs="Calibri"/>
          <w:b/>
          <w:sz w:val="18"/>
          <w:szCs w:val="18"/>
          <w:lang w:val="en-US"/>
        </w:rPr>
        <w:t>20</w:t>
      </w:r>
      <w:r w:rsidR="0091359D" w:rsidRPr="008B0432">
        <w:rPr>
          <w:rFonts w:asciiTheme="minorHAnsi" w:hAnsiTheme="minorHAnsi" w:cs="Calibri"/>
          <w:b/>
          <w:sz w:val="18"/>
          <w:szCs w:val="18"/>
          <w:lang w:val="en-US"/>
        </w:rPr>
        <w:t>20</w:t>
      </w:r>
    </w:p>
    <w:p w:rsidR="006E321A" w:rsidRPr="008B0432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8B0432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7C7D87" w:rsidRPr="008B0432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8B0432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8B0432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8B0432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7C7D87" w:rsidRPr="008B0432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8B0432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8B0432" w:rsidRDefault="000473A6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Turmaganbet Bolat</w:t>
            </w:r>
          </w:p>
          <w:p w:rsidR="007130DB" w:rsidRPr="008B0432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B0432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working with users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8B0432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+7 7172 749077</w:t>
            </w:r>
          </w:p>
        </w:tc>
      </w:tr>
      <w:tr w:rsidR="007C7D87" w:rsidRPr="008B0432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8B0432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Demographic situation</w:t>
            </w:r>
          </w:p>
          <w:p w:rsidR="00BB39A1" w:rsidRPr="008B0432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Crime</w:t>
            </w:r>
          </w:p>
        </w:tc>
        <w:tc>
          <w:tcPr>
            <w:tcW w:w="4259" w:type="dxa"/>
            <w:shd w:val="clear" w:color="auto" w:fill="auto"/>
          </w:tcPr>
          <w:p w:rsidR="00BB39A1" w:rsidRPr="008B0432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7130DB" w:rsidRPr="008B0432" w:rsidRDefault="00BB39A1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B0432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demographich and social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8B0432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8B0432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7C7D87" w:rsidRPr="008B0432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8B0432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BB39A1" w:rsidRPr="008B0432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8B0432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7130DB" w:rsidRPr="008B0432" w:rsidRDefault="00BB39A1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B0432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statistcs of labor and standard of living</w:t>
            </w:r>
          </w:p>
        </w:tc>
        <w:tc>
          <w:tcPr>
            <w:tcW w:w="1541" w:type="dxa"/>
            <w:shd w:val="clear" w:color="auto" w:fill="auto"/>
          </w:tcPr>
          <w:p w:rsidR="00BB39A1" w:rsidRPr="008B0432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7C7D87" w:rsidRPr="008B0432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8B0432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8B0432" w:rsidRDefault="000D5BD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Demesheva Torgyn</w:t>
            </w:r>
          </w:p>
          <w:p w:rsidR="007130DB" w:rsidRPr="008B0432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B0432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prices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7C7D87" w:rsidRPr="008B0432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8B0432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Pr="008B0432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3222BC" w:rsidRPr="008B0432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880E86" w:rsidRPr="008B0432" w:rsidRDefault="009F0573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8B0432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</w:tc>
        <w:tc>
          <w:tcPr>
            <w:tcW w:w="4259" w:type="dxa"/>
            <w:shd w:val="clear" w:color="auto" w:fill="auto"/>
          </w:tcPr>
          <w:p w:rsidR="00CE2B96" w:rsidRPr="008B0432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Na</w:t>
            </w:r>
            <w:r w:rsidR="00A53B47"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ip</w:t>
            </w:r>
            <w:r w:rsidR="00A53B47"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b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ekov Aset</w:t>
            </w:r>
          </w:p>
          <w:p w:rsidR="00CE2B96" w:rsidRPr="008B0432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National accounts</w:t>
            </w:r>
          </w:p>
        </w:tc>
        <w:tc>
          <w:tcPr>
            <w:tcW w:w="1541" w:type="dxa"/>
            <w:shd w:val="clear" w:color="auto" w:fill="auto"/>
          </w:tcPr>
          <w:p w:rsidR="00CE2B96" w:rsidRPr="008B0432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4A54A7"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301</w:t>
            </w:r>
          </w:p>
        </w:tc>
      </w:tr>
      <w:tr w:rsidR="007C7D87" w:rsidRPr="008B0432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8B0432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7130DB" w:rsidRPr="008B0432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B0432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statistical register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7C7D87" w:rsidRPr="008B0432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8B0432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8B0432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8B0432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 xml:space="preserve"> </w:t>
            </w:r>
            <w:r w:rsidRPr="008B0432">
              <w:rPr>
                <w:rStyle w:val="FontStyle177"/>
                <w:rFonts w:asciiTheme="minorHAnsi" w:hAnsi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D706B7" w:rsidRPr="008B0432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8B0432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8B0432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 xml:space="preserve"> </w:t>
            </w:r>
            <w:r w:rsidRPr="008B0432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service and energy </w:t>
            </w:r>
          </w:p>
        </w:tc>
        <w:tc>
          <w:tcPr>
            <w:tcW w:w="1541" w:type="dxa"/>
            <w:shd w:val="clear" w:color="auto" w:fill="auto"/>
          </w:tcPr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7C7D87" w:rsidRPr="008B0432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8B0432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15117B" w:rsidRPr="008B0432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8B0432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7130DB" w:rsidRPr="008B0432" w:rsidRDefault="0015117B" w:rsidP="00013F0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 w:eastAsia="ru-RU"/>
              </w:rPr>
            </w:pP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8B0432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production and enviroment statistics </w:t>
            </w:r>
          </w:p>
        </w:tc>
        <w:tc>
          <w:tcPr>
            <w:tcW w:w="1541" w:type="dxa"/>
            <w:shd w:val="clear" w:color="auto" w:fill="auto"/>
          </w:tcPr>
          <w:p w:rsidR="00573BA9" w:rsidRPr="008B0432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8B0432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CE2B96" w:rsidRPr="008B0432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8B0432" w:rsidRDefault="003F3064" w:rsidP="003F3064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3F3064" w:rsidRPr="008B0432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8B0432">
              <w:rPr>
                <w:rStyle w:val="22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8B0432" w:rsidRDefault="00CE2B96" w:rsidP="005E2DFE">
            <w:pPr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Missyura Marina</w:t>
            </w:r>
          </w:p>
          <w:p w:rsidR="00CE2B96" w:rsidRPr="008B0432" w:rsidRDefault="00CE2B96" w:rsidP="005E2DFE">
            <w:pPr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Chief of the Division structures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8B0432" w:rsidRDefault="004A54A7" w:rsidP="005E2DFE">
            <w:pPr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B0432">
              <w:rPr>
                <w:rFonts w:asciiTheme="minorHAnsi" w:hAnsiTheme="minorHAnsi" w:cs="Calibri"/>
                <w:sz w:val="14"/>
                <w:szCs w:val="14"/>
                <w:lang w:val="kk-KZ"/>
              </w:rPr>
              <w:t>+7 7172 749</w:t>
            </w:r>
            <w:r w:rsidRPr="008B0432">
              <w:rPr>
                <w:rFonts w:asciiTheme="minorHAnsi" w:hAnsiTheme="minorHAnsi" w:cs="Calibri"/>
                <w:sz w:val="14"/>
                <w:szCs w:val="14"/>
                <w:lang w:val="en-US"/>
              </w:rPr>
              <w:t>140</w:t>
            </w:r>
          </w:p>
        </w:tc>
      </w:tr>
    </w:tbl>
    <w:p w:rsidR="00BB39A1" w:rsidRPr="00687133" w:rsidRDefault="00BB39A1" w:rsidP="00FA1C0C">
      <w:pPr>
        <w:pStyle w:val="afd"/>
        <w:ind w:firstLine="0"/>
        <w:rPr>
          <w:rStyle w:val="afc"/>
          <w:rFonts w:asciiTheme="minorHAnsi" w:hAnsiTheme="minorHAnsi" w:cs="Calibri"/>
          <w:i w:val="0"/>
          <w:color w:val="FF0000"/>
          <w:sz w:val="14"/>
          <w:szCs w:val="14"/>
          <w:lang w:val="en-GB"/>
        </w:rPr>
      </w:pPr>
    </w:p>
    <w:sectPr w:rsidR="00BB39A1" w:rsidRPr="00687133" w:rsidSect="00DF6954">
      <w:footerReference w:type="even" r:id="rId13"/>
      <w:footerReference w:type="default" r:id="rId14"/>
      <w:pgSz w:w="11906" w:h="16838"/>
      <w:pgMar w:top="1021" w:right="851" w:bottom="1021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821" w:rsidRDefault="00D25821" w:rsidP="006464EB">
      <w:pPr>
        <w:pStyle w:val="af0"/>
      </w:pPr>
      <w:r>
        <w:separator/>
      </w:r>
    </w:p>
  </w:endnote>
  <w:endnote w:type="continuationSeparator" w:id="0">
    <w:p w:rsidR="00D25821" w:rsidRDefault="00D25821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C7C" w:rsidRDefault="0048591F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4B4C7C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4B4C7C">
      <w:rPr>
        <w:rStyle w:val="afb"/>
        <w:noProof/>
      </w:rPr>
      <w:t>1</w:t>
    </w:r>
    <w:r>
      <w:rPr>
        <w:rStyle w:val="afb"/>
      </w:rPr>
      <w:fldChar w:fldCharType="end"/>
    </w:r>
  </w:p>
  <w:p w:rsidR="004B4C7C" w:rsidRDefault="004B4C7C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C7C" w:rsidRPr="00816DC6" w:rsidRDefault="0048591F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="004B4C7C"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AE6F31">
      <w:rPr>
        <w:rFonts w:ascii="Calibri" w:hAnsi="Calibri"/>
        <w:b/>
        <w:noProof/>
        <w:sz w:val="14"/>
        <w:szCs w:val="14"/>
      </w:rPr>
      <w:t>11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821" w:rsidRDefault="00D25821" w:rsidP="006464EB">
      <w:pPr>
        <w:pStyle w:val="af0"/>
      </w:pPr>
      <w:r>
        <w:separator/>
      </w:r>
    </w:p>
  </w:footnote>
  <w:footnote w:type="continuationSeparator" w:id="0">
    <w:p w:rsidR="00D25821" w:rsidRDefault="00D25821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hideSpellingErrors/>
  <w:hideGrammaticalErrors/>
  <w:proofState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798"/>
    <w:rsid w:val="000005B2"/>
    <w:rsid w:val="00000652"/>
    <w:rsid w:val="00000839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A78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89D"/>
    <w:rsid w:val="00012F81"/>
    <w:rsid w:val="000130A1"/>
    <w:rsid w:val="000133A0"/>
    <w:rsid w:val="0001341E"/>
    <w:rsid w:val="00013F0D"/>
    <w:rsid w:val="00014502"/>
    <w:rsid w:val="00014744"/>
    <w:rsid w:val="00014A1A"/>
    <w:rsid w:val="00014DB1"/>
    <w:rsid w:val="000150BB"/>
    <w:rsid w:val="00015483"/>
    <w:rsid w:val="0001555B"/>
    <w:rsid w:val="000157F5"/>
    <w:rsid w:val="00015FC2"/>
    <w:rsid w:val="000161D7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6DEC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6F1"/>
    <w:rsid w:val="000867E5"/>
    <w:rsid w:val="00086899"/>
    <w:rsid w:val="000869D0"/>
    <w:rsid w:val="00086A8F"/>
    <w:rsid w:val="00087488"/>
    <w:rsid w:val="0008751D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5CF"/>
    <w:rsid w:val="0009190D"/>
    <w:rsid w:val="00091EBE"/>
    <w:rsid w:val="00092189"/>
    <w:rsid w:val="000922A2"/>
    <w:rsid w:val="0009239D"/>
    <w:rsid w:val="00093311"/>
    <w:rsid w:val="00093C2B"/>
    <w:rsid w:val="00093F0A"/>
    <w:rsid w:val="00093F14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867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F3C"/>
    <w:rsid w:val="000B3122"/>
    <w:rsid w:val="000B3228"/>
    <w:rsid w:val="000B498E"/>
    <w:rsid w:val="000B4A34"/>
    <w:rsid w:val="000B4A39"/>
    <w:rsid w:val="000B4EC1"/>
    <w:rsid w:val="000B5202"/>
    <w:rsid w:val="000B58B5"/>
    <w:rsid w:val="000B5BEF"/>
    <w:rsid w:val="000B6332"/>
    <w:rsid w:val="000B65F2"/>
    <w:rsid w:val="000B7311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EF8"/>
    <w:rsid w:val="000D0313"/>
    <w:rsid w:val="000D0413"/>
    <w:rsid w:val="000D06C7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3E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7330"/>
    <w:rsid w:val="0010767B"/>
    <w:rsid w:val="00107C45"/>
    <w:rsid w:val="00107CEF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5A"/>
    <w:rsid w:val="0011300F"/>
    <w:rsid w:val="0011317E"/>
    <w:rsid w:val="001133CE"/>
    <w:rsid w:val="001135AB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1F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942"/>
    <w:rsid w:val="00133A73"/>
    <w:rsid w:val="00133C69"/>
    <w:rsid w:val="00133F7A"/>
    <w:rsid w:val="00134052"/>
    <w:rsid w:val="00134087"/>
    <w:rsid w:val="0013438F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A6A"/>
    <w:rsid w:val="00144B03"/>
    <w:rsid w:val="00144B7A"/>
    <w:rsid w:val="00144ED1"/>
    <w:rsid w:val="0014575A"/>
    <w:rsid w:val="00145A73"/>
    <w:rsid w:val="00145DD1"/>
    <w:rsid w:val="00145E80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81C"/>
    <w:rsid w:val="00151F89"/>
    <w:rsid w:val="001521D5"/>
    <w:rsid w:val="001527A5"/>
    <w:rsid w:val="001527AB"/>
    <w:rsid w:val="00152A31"/>
    <w:rsid w:val="001534AC"/>
    <w:rsid w:val="00153817"/>
    <w:rsid w:val="00153B11"/>
    <w:rsid w:val="00153F03"/>
    <w:rsid w:val="0015412E"/>
    <w:rsid w:val="00154396"/>
    <w:rsid w:val="00154872"/>
    <w:rsid w:val="00154C77"/>
    <w:rsid w:val="001550CB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20A"/>
    <w:rsid w:val="00166775"/>
    <w:rsid w:val="001668B5"/>
    <w:rsid w:val="00166A85"/>
    <w:rsid w:val="001675E9"/>
    <w:rsid w:val="00167864"/>
    <w:rsid w:val="00167E98"/>
    <w:rsid w:val="00167FCA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556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ED"/>
    <w:rsid w:val="00181D81"/>
    <w:rsid w:val="001820BF"/>
    <w:rsid w:val="00182449"/>
    <w:rsid w:val="001829B1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962"/>
    <w:rsid w:val="00186BB7"/>
    <w:rsid w:val="00186BCD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97556"/>
    <w:rsid w:val="001A0487"/>
    <w:rsid w:val="001A0598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2051"/>
    <w:rsid w:val="001B23E5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EED"/>
    <w:rsid w:val="001C61D3"/>
    <w:rsid w:val="001C6461"/>
    <w:rsid w:val="001C6480"/>
    <w:rsid w:val="001C6811"/>
    <w:rsid w:val="001C728B"/>
    <w:rsid w:val="001C7D0E"/>
    <w:rsid w:val="001D025E"/>
    <w:rsid w:val="001D0A29"/>
    <w:rsid w:val="001D0AEA"/>
    <w:rsid w:val="001D1573"/>
    <w:rsid w:val="001D18D1"/>
    <w:rsid w:val="001D1C7C"/>
    <w:rsid w:val="001D25DE"/>
    <w:rsid w:val="001D2B3A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B86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33C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6EF"/>
    <w:rsid w:val="001F1863"/>
    <w:rsid w:val="001F21C5"/>
    <w:rsid w:val="001F24FC"/>
    <w:rsid w:val="001F2748"/>
    <w:rsid w:val="001F2753"/>
    <w:rsid w:val="001F292D"/>
    <w:rsid w:val="001F29E8"/>
    <w:rsid w:val="001F2CA6"/>
    <w:rsid w:val="001F2E1B"/>
    <w:rsid w:val="001F3BF3"/>
    <w:rsid w:val="001F4110"/>
    <w:rsid w:val="001F4195"/>
    <w:rsid w:val="001F49B1"/>
    <w:rsid w:val="001F4CE5"/>
    <w:rsid w:val="001F4E02"/>
    <w:rsid w:val="001F4E6F"/>
    <w:rsid w:val="001F4EA6"/>
    <w:rsid w:val="001F5054"/>
    <w:rsid w:val="001F5521"/>
    <w:rsid w:val="001F5584"/>
    <w:rsid w:val="001F57CB"/>
    <w:rsid w:val="001F59D8"/>
    <w:rsid w:val="001F5D59"/>
    <w:rsid w:val="001F6451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0C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10A8"/>
    <w:rsid w:val="00211F17"/>
    <w:rsid w:val="002121D2"/>
    <w:rsid w:val="002127ED"/>
    <w:rsid w:val="00212EB7"/>
    <w:rsid w:val="002130AF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226"/>
    <w:rsid w:val="002312C7"/>
    <w:rsid w:val="0023159C"/>
    <w:rsid w:val="00231A42"/>
    <w:rsid w:val="00231F1C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5E9"/>
    <w:rsid w:val="00240707"/>
    <w:rsid w:val="00240B0D"/>
    <w:rsid w:val="002414A2"/>
    <w:rsid w:val="002417CF"/>
    <w:rsid w:val="00241A7E"/>
    <w:rsid w:val="00241DFC"/>
    <w:rsid w:val="00242030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4ECE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79"/>
    <w:rsid w:val="00260887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DDA"/>
    <w:rsid w:val="00263E28"/>
    <w:rsid w:val="00263EDB"/>
    <w:rsid w:val="0026413A"/>
    <w:rsid w:val="002642CE"/>
    <w:rsid w:val="002645F0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653"/>
    <w:rsid w:val="00267865"/>
    <w:rsid w:val="002679E9"/>
    <w:rsid w:val="00267F70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9FB"/>
    <w:rsid w:val="00274F4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77FDB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BBF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4DBF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55F"/>
    <w:rsid w:val="002A3CB3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196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EC4"/>
    <w:rsid w:val="002D206A"/>
    <w:rsid w:val="002D241A"/>
    <w:rsid w:val="002D2C1A"/>
    <w:rsid w:val="002D3131"/>
    <w:rsid w:val="002D31AC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7AF"/>
    <w:rsid w:val="002D5C7F"/>
    <w:rsid w:val="002D5CFE"/>
    <w:rsid w:val="002D6501"/>
    <w:rsid w:val="002D66D9"/>
    <w:rsid w:val="002D6707"/>
    <w:rsid w:val="002D6C9F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672"/>
    <w:rsid w:val="002F1D96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4EAF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815"/>
    <w:rsid w:val="00312AD3"/>
    <w:rsid w:val="00312C0B"/>
    <w:rsid w:val="003132E9"/>
    <w:rsid w:val="00313525"/>
    <w:rsid w:val="00313682"/>
    <w:rsid w:val="00313717"/>
    <w:rsid w:val="00313DD5"/>
    <w:rsid w:val="00313FD3"/>
    <w:rsid w:val="003141B9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09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5159"/>
    <w:rsid w:val="003351C5"/>
    <w:rsid w:val="003351F0"/>
    <w:rsid w:val="00335377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399"/>
    <w:rsid w:val="003404F8"/>
    <w:rsid w:val="0034071E"/>
    <w:rsid w:val="003409F2"/>
    <w:rsid w:val="00340AC6"/>
    <w:rsid w:val="00340E0F"/>
    <w:rsid w:val="00340F0F"/>
    <w:rsid w:val="00341299"/>
    <w:rsid w:val="003416E0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323A"/>
    <w:rsid w:val="003432DD"/>
    <w:rsid w:val="003436DE"/>
    <w:rsid w:val="00343967"/>
    <w:rsid w:val="00343F17"/>
    <w:rsid w:val="003444D7"/>
    <w:rsid w:val="003444DE"/>
    <w:rsid w:val="00344CDC"/>
    <w:rsid w:val="003451BB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B92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6A"/>
    <w:rsid w:val="003548B0"/>
    <w:rsid w:val="00354B07"/>
    <w:rsid w:val="003557A0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F05"/>
    <w:rsid w:val="00361F7C"/>
    <w:rsid w:val="00361FFE"/>
    <w:rsid w:val="003620DD"/>
    <w:rsid w:val="0036228C"/>
    <w:rsid w:val="00362409"/>
    <w:rsid w:val="003631F4"/>
    <w:rsid w:val="0036357D"/>
    <w:rsid w:val="003635C3"/>
    <w:rsid w:val="00363638"/>
    <w:rsid w:val="003637AD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717F"/>
    <w:rsid w:val="003672DD"/>
    <w:rsid w:val="00367C81"/>
    <w:rsid w:val="00370095"/>
    <w:rsid w:val="003705E7"/>
    <w:rsid w:val="00370781"/>
    <w:rsid w:val="00370DA5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CF1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4A9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2536"/>
    <w:rsid w:val="00392696"/>
    <w:rsid w:val="0039287F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0E9"/>
    <w:rsid w:val="003A1101"/>
    <w:rsid w:val="003A1494"/>
    <w:rsid w:val="003A1616"/>
    <w:rsid w:val="003A1C77"/>
    <w:rsid w:val="003A2405"/>
    <w:rsid w:val="003A245D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35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841"/>
    <w:rsid w:val="003C38DF"/>
    <w:rsid w:val="003C3BEE"/>
    <w:rsid w:val="003C4564"/>
    <w:rsid w:val="003C4ACF"/>
    <w:rsid w:val="003C5324"/>
    <w:rsid w:val="003C543C"/>
    <w:rsid w:val="003C5918"/>
    <w:rsid w:val="003C5AE0"/>
    <w:rsid w:val="003C5D46"/>
    <w:rsid w:val="003C5D4F"/>
    <w:rsid w:val="003C63CD"/>
    <w:rsid w:val="003C6944"/>
    <w:rsid w:val="003C6996"/>
    <w:rsid w:val="003C6E68"/>
    <w:rsid w:val="003C6FF2"/>
    <w:rsid w:val="003C7482"/>
    <w:rsid w:val="003C7661"/>
    <w:rsid w:val="003C7897"/>
    <w:rsid w:val="003D0027"/>
    <w:rsid w:val="003D028B"/>
    <w:rsid w:val="003D02ED"/>
    <w:rsid w:val="003D0453"/>
    <w:rsid w:val="003D0637"/>
    <w:rsid w:val="003D09AF"/>
    <w:rsid w:val="003D0B2F"/>
    <w:rsid w:val="003D0CE2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D90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B9"/>
    <w:rsid w:val="003D4ED7"/>
    <w:rsid w:val="003D5465"/>
    <w:rsid w:val="003D5481"/>
    <w:rsid w:val="003D5BB8"/>
    <w:rsid w:val="003D5BEE"/>
    <w:rsid w:val="003D5DD2"/>
    <w:rsid w:val="003D5F51"/>
    <w:rsid w:val="003D60DF"/>
    <w:rsid w:val="003D6582"/>
    <w:rsid w:val="003D6AF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E7A"/>
    <w:rsid w:val="003E405B"/>
    <w:rsid w:val="003E4A9D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5F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3A"/>
    <w:rsid w:val="003F51D4"/>
    <w:rsid w:val="003F5468"/>
    <w:rsid w:val="003F5734"/>
    <w:rsid w:val="003F5F9E"/>
    <w:rsid w:val="003F60F9"/>
    <w:rsid w:val="003F62D6"/>
    <w:rsid w:val="003F6FBE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D11"/>
    <w:rsid w:val="00401FBF"/>
    <w:rsid w:val="0040224F"/>
    <w:rsid w:val="0040264C"/>
    <w:rsid w:val="004028F6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5E1D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192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497"/>
    <w:rsid w:val="004237A5"/>
    <w:rsid w:val="004237FB"/>
    <w:rsid w:val="00423960"/>
    <w:rsid w:val="00424579"/>
    <w:rsid w:val="004245AF"/>
    <w:rsid w:val="00424FCA"/>
    <w:rsid w:val="004250C3"/>
    <w:rsid w:val="004252EA"/>
    <w:rsid w:val="004256B3"/>
    <w:rsid w:val="004257E3"/>
    <w:rsid w:val="00425BFD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227"/>
    <w:rsid w:val="004665AC"/>
    <w:rsid w:val="00466F23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2284"/>
    <w:rsid w:val="004723DE"/>
    <w:rsid w:val="00472C87"/>
    <w:rsid w:val="0047360F"/>
    <w:rsid w:val="004737E1"/>
    <w:rsid w:val="00473C0E"/>
    <w:rsid w:val="00473CF6"/>
    <w:rsid w:val="00474376"/>
    <w:rsid w:val="004749D0"/>
    <w:rsid w:val="00474A8A"/>
    <w:rsid w:val="00474B7E"/>
    <w:rsid w:val="00474F24"/>
    <w:rsid w:val="0047506C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984"/>
    <w:rsid w:val="00480BC6"/>
    <w:rsid w:val="00481332"/>
    <w:rsid w:val="00481653"/>
    <w:rsid w:val="00481A70"/>
    <w:rsid w:val="00481CFE"/>
    <w:rsid w:val="004827E0"/>
    <w:rsid w:val="00482938"/>
    <w:rsid w:val="0048297B"/>
    <w:rsid w:val="004835EB"/>
    <w:rsid w:val="0048377E"/>
    <w:rsid w:val="00483D12"/>
    <w:rsid w:val="004840DA"/>
    <w:rsid w:val="00484458"/>
    <w:rsid w:val="004845A2"/>
    <w:rsid w:val="00485060"/>
    <w:rsid w:val="00485127"/>
    <w:rsid w:val="00485671"/>
    <w:rsid w:val="004856E4"/>
    <w:rsid w:val="0048591F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00A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729"/>
    <w:rsid w:val="004B2B8F"/>
    <w:rsid w:val="004B312F"/>
    <w:rsid w:val="004B353C"/>
    <w:rsid w:val="004B387F"/>
    <w:rsid w:val="004B392C"/>
    <w:rsid w:val="004B45C6"/>
    <w:rsid w:val="004B4791"/>
    <w:rsid w:val="004B4C7C"/>
    <w:rsid w:val="004B4CF7"/>
    <w:rsid w:val="004B4FC0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CF"/>
    <w:rsid w:val="004D6F69"/>
    <w:rsid w:val="004D70CA"/>
    <w:rsid w:val="004D723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B22"/>
    <w:rsid w:val="004E5C76"/>
    <w:rsid w:val="004E62E0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36B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2B1E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CCE"/>
    <w:rsid w:val="004F6E18"/>
    <w:rsid w:val="004F6FE5"/>
    <w:rsid w:val="004F728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4BA1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3E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32"/>
    <w:rsid w:val="00561232"/>
    <w:rsid w:val="0056180B"/>
    <w:rsid w:val="0056189B"/>
    <w:rsid w:val="00561AB1"/>
    <w:rsid w:val="00561D58"/>
    <w:rsid w:val="00561F0A"/>
    <w:rsid w:val="00562536"/>
    <w:rsid w:val="005625F7"/>
    <w:rsid w:val="00562B7A"/>
    <w:rsid w:val="00562FD8"/>
    <w:rsid w:val="00563002"/>
    <w:rsid w:val="005631D5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C1F"/>
    <w:rsid w:val="005711DD"/>
    <w:rsid w:val="00571689"/>
    <w:rsid w:val="005717D9"/>
    <w:rsid w:val="0057184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D3E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6DE4"/>
    <w:rsid w:val="005971DD"/>
    <w:rsid w:val="00597308"/>
    <w:rsid w:val="0059754B"/>
    <w:rsid w:val="0059789D"/>
    <w:rsid w:val="00597B08"/>
    <w:rsid w:val="005A002F"/>
    <w:rsid w:val="005A0186"/>
    <w:rsid w:val="005A02C3"/>
    <w:rsid w:val="005A07A8"/>
    <w:rsid w:val="005A0914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D5C"/>
    <w:rsid w:val="005A7FF7"/>
    <w:rsid w:val="005B0030"/>
    <w:rsid w:val="005B0555"/>
    <w:rsid w:val="005B0F72"/>
    <w:rsid w:val="005B0F96"/>
    <w:rsid w:val="005B11E5"/>
    <w:rsid w:val="005B1FEB"/>
    <w:rsid w:val="005B2063"/>
    <w:rsid w:val="005B21B7"/>
    <w:rsid w:val="005B2348"/>
    <w:rsid w:val="005B249A"/>
    <w:rsid w:val="005B272A"/>
    <w:rsid w:val="005B2782"/>
    <w:rsid w:val="005B287F"/>
    <w:rsid w:val="005B2ABE"/>
    <w:rsid w:val="005B2E78"/>
    <w:rsid w:val="005B39CE"/>
    <w:rsid w:val="005B478A"/>
    <w:rsid w:val="005B4C56"/>
    <w:rsid w:val="005B4D89"/>
    <w:rsid w:val="005B653A"/>
    <w:rsid w:val="005B6797"/>
    <w:rsid w:val="005B6D05"/>
    <w:rsid w:val="005B720A"/>
    <w:rsid w:val="005B745B"/>
    <w:rsid w:val="005B786D"/>
    <w:rsid w:val="005B7E81"/>
    <w:rsid w:val="005B7EAD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C91"/>
    <w:rsid w:val="005C5DA4"/>
    <w:rsid w:val="005C64FE"/>
    <w:rsid w:val="005C6CD3"/>
    <w:rsid w:val="005C6EED"/>
    <w:rsid w:val="005C71D9"/>
    <w:rsid w:val="005D0046"/>
    <w:rsid w:val="005D0321"/>
    <w:rsid w:val="005D08D3"/>
    <w:rsid w:val="005D0A9A"/>
    <w:rsid w:val="005D0B06"/>
    <w:rsid w:val="005D0BAB"/>
    <w:rsid w:val="005D0CAA"/>
    <w:rsid w:val="005D116C"/>
    <w:rsid w:val="005D1298"/>
    <w:rsid w:val="005D12E8"/>
    <w:rsid w:val="005D138A"/>
    <w:rsid w:val="005D140D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5DE6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618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EDA"/>
    <w:rsid w:val="005F315E"/>
    <w:rsid w:val="005F35F6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0C8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B89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56D"/>
    <w:rsid w:val="00620638"/>
    <w:rsid w:val="006209FB"/>
    <w:rsid w:val="00620E6B"/>
    <w:rsid w:val="00621203"/>
    <w:rsid w:val="006213F4"/>
    <w:rsid w:val="00621654"/>
    <w:rsid w:val="00621863"/>
    <w:rsid w:val="006219A1"/>
    <w:rsid w:val="00621DEC"/>
    <w:rsid w:val="0062299E"/>
    <w:rsid w:val="00622E96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D2A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EDD"/>
    <w:rsid w:val="00655078"/>
    <w:rsid w:val="00655109"/>
    <w:rsid w:val="006551AC"/>
    <w:rsid w:val="006552F0"/>
    <w:rsid w:val="006557E6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FE"/>
    <w:rsid w:val="00662BF8"/>
    <w:rsid w:val="00662F5A"/>
    <w:rsid w:val="00663012"/>
    <w:rsid w:val="006632CB"/>
    <w:rsid w:val="006634CA"/>
    <w:rsid w:val="00663D91"/>
    <w:rsid w:val="0066412F"/>
    <w:rsid w:val="0066436A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BA7"/>
    <w:rsid w:val="00670D70"/>
    <w:rsid w:val="00671129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C7E"/>
    <w:rsid w:val="0068703E"/>
    <w:rsid w:val="00687133"/>
    <w:rsid w:val="00687646"/>
    <w:rsid w:val="00687D3B"/>
    <w:rsid w:val="0069046A"/>
    <w:rsid w:val="0069070A"/>
    <w:rsid w:val="00690A78"/>
    <w:rsid w:val="00690B25"/>
    <w:rsid w:val="00690E25"/>
    <w:rsid w:val="006911E4"/>
    <w:rsid w:val="00691403"/>
    <w:rsid w:val="00691B76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AD4"/>
    <w:rsid w:val="00695E3B"/>
    <w:rsid w:val="00695EFE"/>
    <w:rsid w:val="00696984"/>
    <w:rsid w:val="00696AAD"/>
    <w:rsid w:val="00696B88"/>
    <w:rsid w:val="00696C14"/>
    <w:rsid w:val="00697521"/>
    <w:rsid w:val="00697AFB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4D65"/>
    <w:rsid w:val="006A598E"/>
    <w:rsid w:val="006A604D"/>
    <w:rsid w:val="006A611E"/>
    <w:rsid w:val="006A6238"/>
    <w:rsid w:val="006A672F"/>
    <w:rsid w:val="006A6A1D"/>
    <w:rsid w:val="006A7581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4360"/>
    <w:rsid w:val="006B442E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218"/>
    <w:rsid w:val="006C24D7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444"/>
    <w:rsid w:val="006D0D6F"/>
    <w:rsid w:val="006D0DC7"/>
    <w:rsid w:val="006D0E15"/>
    <w:rsid w:val="006D0EEE"/>
    <w:rsid w:val="006D105D"/>
    <w:rsid w:val="006D160C"/>
    <w:rsid w:val="006D1831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5E5"/>
    <w:rsid w:val="006D4AB1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402"/>
    <w:rsid w:val="006D7875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66ED"/>
    <w:rsid w:val="006E70D3"/>
    <w:rsid w:val="006E7485"/>
    <w:rsid w:val="006E7666"/>
    <w:rsid w:val="006E7AD8"/>
    <w:rsid w:val="006E7F47"/>
    <w:rsid w:val="006E7F55"/>
    <w:rsid w:val="006F065A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5F42"/>
    <w:rsid w:val="006F65E1"/>
    <w:rsid w:val="006F6628"/>
    <w:rsid w:val="006F6D4F"/>
    <w:rsid w:val="006F6FB9"/>
    <w:rsid w:val="006F758B"/>
    <w:rsid w:val="006F75E8"/>
    <w:rsid w:val="006F7C28"/>
    <w:rsid w:val="0070003E"/>
    <w:rsid w:val="007008B6"/>
    <w:rsid w:val="0070096B"/>
    <w:rsid w:val="00700B3D"/>
    <w:rsid w:val="00700DE7"/>
    <w:rsid w:val="0070135F"/>
    <w:rsid w:val="007013D6"/>
    <w:rsid w:val="00701435"/>
    <w:rsid w:val="00701A66"/>
    <w:rsid w:val="00701F56"/>
    <w:rsid w:val="007021FE"/>
    <w:rsid w:val="00702269"/>
    <w:rsid w:val="00702B1D"/>
    <w:rsid w:val="007035F8"/>
    <w:rsid w:val="00703C87"/>
    <w:rsid w:val="007040E9"/>
    <w:rsid w:val="00704313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1D98"/>
    <w:rsid w:val="00712780"/>
    <w:rsid w:val="00712CBE"/>
    <w:rsid w:val="00712ECC"/>
    <w:rsid w:val="00713048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C52"/>
    <w:rsid w:val="00716E59"/>
    <w:rsid w:val="00716E83"/>
    <w:rsid w:val="00716F04"/>
    <w:rsid w:val="00717062"/>
    <w:rsid w:val="00717381"/>
    <w:rsid w:val="00717569"/>
    <w:rsid w:val="00717893"/>
    <w:rsid w:val="007178A5"/>
    <w:rsid w:val="0071796D"/>
    <w:rsid w:val="00717CE8"/>
    <w:rsid w:val="00717D14"/>
    <w:rsid w:val="007203AF"/>
    <w:rsid w:val="00720534"/>
    <w:rsid w:val="00720D50"/>
    <w:rsid w:val="00721074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3E7A"/>
    <w:rsid w:val="007245B5"/>
    <w:rsid w:val="007250AA"/>
    <w:rsid w:val="0072589A"/>
    <w:rsid w:val="007258F8"/>
    <w:rsid w:val="00725928"/>
    <w:rsid w:val="00725AE2"/>
    <w:rsid w:val="00725D43"/>
    <w:rsid w:val="00725EFA"/>
    <w:rsid w:val="0072665B"/>
    <w:rsid w:val="00726762"/>
    <w:rsid w:val="00726854"/>
    <w:rsid w:val="00726C5E"/>
    <w:rsid w:val="00726D7F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407E6"/>
    <w:rsid w:val="00740D62"/>
    <w:rsid w:val="00741623"/>
    <w:rsid w:val="00741850"/>
    <w:rsid w:val="0074188D"/>
    <w:rsid w:val="00741A76"/>
    <w:rsid w:val="00741BB6"/>
    <w:rsid w:val="0074221A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5893"/>
    <w:rsid w:val="00746064"/>
    <w:rsid w:val="007462B2"/>
    <w:rsid w:val="00746318"/>
    <w:rsid w:val="007464F3"/>
    <w:rsid w:val="00746569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1D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094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E78"/>
    <w:rsid w:val="00766F06"/>
    <w:rsid w:val="00766F54"/>
    <w:rsid w:val="0076714F"/>
    <w:rsid w:val="00767321"/>
    <w:rsid w:val="00767B1B"/>
    <w:rsid w:val="00767CE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5D5"/>
    <w:rsid w:val="0079779F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048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C7D87"/>
    <w:rsid w:val="007D0071"/>
    <w:rsid w:val="007D0096"/>
    <w:rsid w:val="007D0124"/>
    <w:rsid w:val="007D0795"/>
    <w:rsid w:val="007D07FD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08"/>
    <w:rsid w:val="007D4525"/>
    <w:rsid w:val="007D4ADC"/>
    <w:rsid w:val="007D4B51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0D8A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2EC"/>
    <w:rsid w:val="007E335F"/>
    <w:rsid w:val="007E33C6"/>
    <w:rsid w:val="007E349C"/>
    <w:rsid w:val="007E37FC"/>
    <w:rsid w:val="007E39B6"/>
    <w:rsid w:val="007E3FF6"/>
    <w:rsid w:val="007E4051"/>
    <w:rsid w:val="007E4091"/>
    <w:rsid w:val="007E43B4"/>
    <w:rsid w:val="007E477F"/>
    <w:rsid w:val="007E4BCA"/>
    <w:rsid w:val="007E4C85"/>
    <w:rsid w:val="007E52CC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7395"/>
    <w:rsid w:val="007F74F6"/>
    <w:rsid w:val="007F78CC"/>
    <w:rsid w:val="008000B4"/>
    <w:rsid w:val="0080013B"/>
    <w:rsid w:val="00800572"/>
    <w:rsid w:val="00801236"/>
    <w:rsid w:val="00801354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189B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06F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16E"/>
    <w:rsid w:val="0084520A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69E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67F7C"/>
    <w:rsid w:val="0087008F"/>
    <w:rsid w:val="00870190"/>
    <w:rsid w:val="00870452"/>
    <w:rsid w:val="008704E8"/>
    <w:rsid w:val="00870593"/>
    <w:rsid w:val="00870891"/>
    <w:rsid w:val="00871384"/>
    <w:rsid w:val="00871618"/>
    <w:rsid w:val="008716C4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9C3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70"/>
    <w:rsid w:val="008926C9"/>
    <w:rsid w:val="0089270E"/>
    <w:rsid w:val="008929BB"/>
    <w:rsid w:val="00892F3C"/>
    <w:rsid w:val="00892FD9"/>
    <w:rsid w:val="008932C1"/>
    <w:rsid w:val="008936EC"/>
    <w:rsid w:val="0089380F"/>
    <w:rsid w:val="00893F26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0FF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B0432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C11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6B0"/>
    <w:rsid w:val="008C6BD9"/>
    <w:rsid w:val="008C71D3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643"/>
    <w:rsid w:val="008E1817"/>
    <w:rsid w:val="008E1CDF"/>
    <w:rsid w:val="008E21B6"/>
    <w:rsid w:val="008E23D4"/>
    <w:rsid w:val="008E23F3"/>
    <w:rsid w:val="008E2859"/>
    <w:rsid w:val="008E2BD2"/>
    <w:rsid w:val="008E33AD"/>
    <w:rsid w:val="008E3578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2B4"/>
    <w:rsid w:val="008E6414"/>
    <w:rsid w:val="008E6743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9A8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810"/>
    <w:rsid w:val="00904A19"/>
    <w:rsid w:val="00904B5A"/>
    <w:rsid w:val="00904DC0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D81"/>
    <w:rsid w:val="00915149"/>
    <w:rsid w:val="0091546D"/>
    <w:rsid w:val="00915587"/>
    <w:rsid w:val="009155DC"/>
    <w:rsid w:val="00915795"/>
    <w:rsid w:val="009157FB"/>
    <w:rsid w:val="00915865"/>
    <w:rsid w:val="00915F3F"/>
    <w:rsid w:val="00915F51"/>
    <w:rsid w:val="00915FF4"/>
    <w:rsid w:val="0091602A"/>
    <w:rsid w:val="009161E9"/>
    <w:rsid w:val="00916233"/>
    <w:rsid w:val="009162A0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CA9"/>
    <w:rsid w:val="00921F0B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94A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CD1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86D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9F7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7BC"/>
    <w:rsid w:val="00961C48"/>
    <w:rsid w:val="00961E4B"/>
    <w:rsid w:val="00961ED6"/>
    <w:rsid w:val="0096255C"/>
    <w:rsid w:val="0096283D"/>
    <w:rsid w:val="00962EFE"/>
    <w:rsid w:val="00963374"/>
    <w:rsid w:val="009635D1"/>
    <w:rsid w:val="0096365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5B7B"/>
    <w:rsid w:val="00965D99"/>
    <w:rsid w:val="00966004"/>
    <w:rsid w:val="0096600D"/>
    <w:rsid w:val="0096617A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0DF"/>
    <w:rsid w:val="009722DA"/>
    <w:rsid w:val="00972501"/>
    <w:rsid w:val="00972CF9"/>
    <w:rsid w:val="00972E69"/>
    <w:rsid w:val="00973B53"/>
    <w:rsid w:val="00973DC2"/>
    <w:rsid w:val="0097489B"/>
    <w:rsid w:val="0097500B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33C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586"/>
    <w:rsid w:val="009A5A3C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2E18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6F0"/>
    <w:rsid w:val="009D27A3"/>
    <w:rsid w:val="009D2C70"/>
    <w:rsid w:val="009D2E51"/>
    <w:rsid w:val="009D32DD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15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9F"/>
    <w:rsid w:val="009E0EEB"/>
    <w:rsid w:val="009E1480"/>
    <w:rsid w:val="009E1551"/>
    <w:rsid w:val="009E2C2A"/>
    <w:rsid w:val="009E2CCE"/>
    <w:rsid w:val="009E300E"/>
    <w:rsid w:val="009E37ED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10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D9E"/>
    <w:rsid w:val="00A03163"/>
    <w:rsid w:val="00A03551"/>
    <w:rsid w:val="00A035F3"/>
    <w:rsid w:val="00A03650"/>
    <w:rsid w:val="00A03785"/>
    <w:rsid w:val="00A043B2"/>
    <w:rsid w:val="00A0442F"/>
    <w:rsid w:val="00A044CF"/>
    <w:rsid w:val="00A0465C"/>
    <w:rsid w:val="00A04964"/>
    <w:rsid w:val="00A04B49"/>
    <w:rsid w:val="00A04D07"/>
    <w:rsid w:val="00A051C0"/>
    <w:rsid w:val="00A056EF"/>
    <w:rsid w:val="00A058D0"/>
    <w:rsid w:val="00A05CFE"/>
    <w:rsid w:val="00A05F70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5E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578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DFC"/>
    <w:rsid w:val="00A24ED9"/>
    <w:rsid w:val="00A254FA"/>
    <w:rsid w:val="00A2588F"/>
    <w:rsid w:val="00A25AA7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73F"/>
    <w:rsid w:val="00A3176A"/>
    <w:rsid w:val="00A31A09"/>
    <w:rsid w:val="00A31A44"/>
    <w:rsid w:val="00A325B1"/>
    <w:rsid w:val="00A32697"/>
    <w:rsid w:val="00A32979"/>
    <w:rsid w:val="00A32A2A"/>
    <w:rsid w:val="00A32DC1"/>
    <w:rsid w:val="00A33316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2D4"/>
    <w:rsid w:val="00A453D0"/>
    <w:rsid w:val="00A45410"/>
    <w:rsid w:val="00A4577A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431"/>
    <w:rsid w:val="00A559C4"/>
    <w:rsid w:val="00A55AE6"/>
    <w:rsid w:val="00A56197"/>
    <w:rsid w:val="00A56243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458"/>
    <w:rsid w:val="00A66F35"/>
    <w:rsid w:val="00A670A8"/>
    <w:rsid w:val="00A674D0"/>
    <w:rsid w:val="00A677FB"/>
    <w:rsid w:val="00A679D7"/>
    <w:rsid w:val="00A70A20"/>
    <w:rsid w:val="00A70AE9"/>
    <w:rsid w:val="00A70B8E"/>
    <w:rsid w:val="00A70D66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8B2"/>
    <w:rsid w:val="00A739EB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7E5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4B4"/>
    <w:rsid w:val="00A92A7C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5E06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1D8"/>
    <w:rsid w:val="00AA6267"/>
    <w:rsid w:val="00AA64F9"/>
    <w:rsid w:val="00AA66A3"/>
    <w:rsid w:val="00AA66B8"/>
    <w:rsid w:val="00AA681A"/>
    <w:rsid w:val="00AA6A43"/>
    <w:rsid w:val="00AA6EDE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6C3"/>
    <w:rsid w:val="00AD0ED8"/>
    <w:rsid w:val="00AD10E3"/>
    <w:rsid w:val="00AD1782"/>
    <w:rsid w:val="00AD1D3F"/>
    <w:rsid w:val="00AD1F25"/>
    <w:rsid w:val="00AD26DC"/>
    <w:rsid w:val="00AD27EC"/>
    <w:rsid w:val="00AD2BD0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6E9"/>
    <w:rsid w:val="00AD5732"/>
    <w:rsid w:val="00AD57A2"/>
    <w:rsid w:val="00AD60CF"/>
    <w:rsid w:val="00AD6197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31"/>
    <w:rsid w:val="00AE6F82"/>
    <w:rsid w:val="00AE73F5"/>
    <w:rsid w:val="00AE7B05"/>
    <w:rsid w:val="00AF04E4"/>
    <w:rsid w:val="00AF07E8"/>
    <w:rsid w:val="00AF0D35"/>
    <w:rsid w:val="00AF1243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3C9A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204E"/>
    <w:rsid w:val="00B02AE1"/>
    <w:rsid w:val="00B02E58"/>
    <w:rsid w:val="00B02EE6"/>
    <w:rsid w:val="00B02F25"/>
    <w:rsid w:val="00B030E6"/>
    <w:rsid w:val="00B0406B"/>
    <w:rsid w:val="00B04304"/>
    <w:rsid w:val="00B04567"/>
    <w:rsid w:val="00B04D4D"/>
    <w:rsid w:val="00B05F4E"/>
    <w:rsid w:val="00B06425"/>
    <w:rsid w:val="00B064A0"/>
    <w:rsid w:val="00B06985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0E4B"/>
    <w:rsid w:val="00B112E2"/>
    <w:rsid w:val="00B115E9"/>
    <w:rsid w:val="00B119E8"/>
    <w:rsid w:val="00B11B3C"/>
    <w:rsid w:val="00B11B42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E99"/>
    <w:rsid w:val="00B16FB6"/>
    <w:rsid w:val="00B171BC"/>
    <w:rsid w:val="00B17643"/>
    <w:rsid w:val="00B17B16"/>
    <w:rsid w:val="00B17C4D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D4D"/>
    <w:rsid w:val="00B25D65"/>
    <w:rsid w:val="00B25D97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198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70"/>
    <w:rsid w:val="00B36CEF"/>
    <w:rsid w:val="00B36E88"/>
    <w:rsid w:val="00B37B5A"/>
    <w:rsid w:val="00B37DFC"/>
    <w:rsid w:val="00B40596"/>
    <w:rsid w:val="00B408B0"/>
    <w:rsid w:val="00B40AE2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0F32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91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4472"/>
    <w:rsid w:val="00B644EA"/>
    <w:rsid w:val="00B64557"/>
    <w:rsid w:val="00B64595"/>
    <w:rsid w:val="00B64BAA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4A9"/>
    <w:rsid w:val="00B84932"/>
    <w:rsid w:val="00B84A25"/>
    <w:rsid w:val="00B85150"/>
    <w:rsid w:val="00B852C4"/>
    <w:rsid w:val="00B8572D"/>
    <w:rsid w:val="00B85914"/>
    <w:rsid w:val="00B85B00"/>
    <w:rsid w:val="00B85B33"/>
    <w:rsid w:val="00B85CF7"/>
    <w:rsid w:val="00B86A50"/>
    <w:rsid w:val="00B86C8F"/>
    <w:rsid w:val="00B87423"/>
    <w:rsid w:val="00B8755C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1B4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B782B"/>
    <w:rsid w:val="00BC0F97"/>
    <w:rsid w:val="00BC1092"/>
    <w:rsid w:val="00BC109A"/>
    <w:rsid w:val="00BC114B"/>
    <w:rsid w:val="00BC126F"/>
    <w:rsid w:val="00BC13D6"/>
    <w:rsid w:val="00BC1441"/>
    <w:rsid w:val="00BC16F2"/>
    <w:rsid w:val="00BC1E3B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6BCE"/>
    <w:rsid w:val="00BD6C01"/>
    <w:rsid w:val="00BD7105"/>
    <w:rsid w:val="00BD712D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7EC"/>
    <w:rsid w:val="00BF6BF9"/>
    <w:rsid w:val="00BF6F60"/>
    <w:rsid w:val="00BF7537"/>
    <w:rsid w:val="00BF7648"/>
    <w:rsid w:val="00BF7863"/>
    <w:rsid w:val="00BF7D51"/>
    <w:rsid w:val="00C0080F"/>
    <w:rsid w:val="00C00B14"/>
    <w:rsid w:val="00C00B3B"/>
    <w:rsid w:val="00C00E47"/>
    <w:rsid w:val="00C00EC3"/>
    <w:rsid w:val="00C014BD"/>
    <w:rsid w:val="00C014FF"/>
    <w:rsid w:val="00C01629"/>
    <w:rsid w:val="00C01B7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68F"/>
    <w:rsid w:val="00C058CF"/>
    <w:rsid w:val="00C05B97"/>
    <w:rsid w:val="00C05D79"/>
    <w:rsid w:val="00C05E86"/>
    <w:rsid w:val="00C0608E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498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451"/>
    <w:rsid w:val="00C20649"/>
    <w:rsid w:val="00C20839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B69"/>
    <w:rsid w:val="00C2448D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6D6"/>
    <w:rsid w:val="00C308CD"/>
    <w:rsid w:val="00C31091"/>
    <w:rsid w:val="00C31233"/>
    <w:rsid w:val="00C315B6"/>
    <w:rsid w:val="00C31D32"/>
    <w:rsid w:val="00C3202A"/>
    <w:rsid w:val="00C3247A"/>
    <w:rsid w:val="00C32550"/>
    <w:rsid w:val="00C3271F"/>
    <w:rsid w:val="00C32804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74A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AA7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12FB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DB6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BCC"/>
    <w:rsid w:val="00C76F44"/>
    <w:rsid w:val="00C771A9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6074"/>
    <w:rsid w:val="00C8655F"/>
    <w:rsid w:val="00C86575"/>
    <w:rsid w:val="00C868A8"/>
    <w:rsid w:val="00C86A9C"/>
    <w:rsid w:val="00C870FC"/>
    <w:rsid w:val="00C8720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DEB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1BC"/>
    <w:rsid w:val="00CC52A8"/>
    <w:rsid w:val="00CC55AF"/>
    <w:rsid w:val="00CC5E08"/>
    <w:rsid w:val="00CC635B"/>
    <w:rsid w:val="00CC6798"/>
    <w:rsid w:val="00CC69FB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83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9BA"/>
    <w:rsid w:val="00CF7A28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D57"/>
    <w:rsid w:val="00D06130"/>
    <w:rsid w:val="00D064B8"/>
    <w:rsid w:val="00D06580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B63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744"/>
    <w:rsid w:val="00D24A50"/>
    <w:rsid w:val="00D24B9F"/>
    <w:rsid w:val="00D24CB2"/>
    <w:rsid w:val="00D254E6"/>
    <w:rsid w:val="00D25821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8F9"/>
    <w:rsid w:val="00D33D7D"/>
    <w:rsid w:val="00D34280"/>
    <w:rsid w:val="00D34424"/>
    <w:rsid w:val="00D3493A"/>
    <w:rsid w:val="00D34A4A"/>
    <w:rsid w:val="00D34B8D"/>
    <w:rsid w:val="00D352B8"/>
    <w:rsid w:val="00D35E23"/>
    <w:rsid w:val="00D35FEC"/>
    <w:rsid w:val="00D36100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A53"/>
    <w:rsid w:val="00D53AA3"/>
    <w:rsid w:val="00D549CE"/>
    <w:rsid w:val="00D55199"/>
    <w:rsid w:val="00D55647"/>
    <w:rsid w:val="00D558B4"/>
    <w:rsid w:val="00D55D1F"/>
    <w:rsid w:val="00D560E2"/>
    <w:rsid w:val="00D565AC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67F7D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5A2"/>
    <w:rsid w:val="00D75AB7"/>
    <w:rsid w:val="00D75B0E"/>
    <w:rsid w:val="00D75D60"/>
    <w:rsid w:val="00D75E1C"/>
    <w:rsid w:val="00D762CC"/>
    <w:rsid w:val="00D76597"/>
    <w:rsid w:val="00D76C89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4BFF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2A0"/>
    <w:rsid w:val="00D92F01"/>
    <w:rsid w:val="00D934B6"/>
    <w:rsid w:val="00D937F5"/>
    <w:rsid w:val="00D9387A"/>
    <w:rsid w:val="00D93C35"/>
    <w:rsid w:val="00D93C79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B0C"/>
    <w:rsid w:val="00DA1EC1"/>
    <w:rsid w:val="00DA1F35"/>
    <w:rsid w:val="00DA1F3E"/>
    <w:rsid w:val="00DA23F4"/>
    <w:rsid w:val="00DA29B7"/>
    <w:rsid w:val="00DA304A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3BF"/>
    <w:rsid w:val="00DD753C"/>
    <w:rsid w:val="00DD78A3"/>
    <w:rsid w:val="00DD7D2F"/>
    <w:rsid w:val="00DE012B"/>
    <w:rsid w:val="00DE050F"/>
    <w:rsid w:val="00DE0F4D"/>
    <w:rsid w:val="00DE105D"/>
    <w:rsid w:val="00DE16ED"/>
    <w:rsid w:val="00DE180A"/>
    <w:rsid w:val="00DE1B39"/>
    <w:rsid w:val="00DE2CA6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6ED"/>
    <w:rsid w:val="00DE579A"/>
    <w:rsid w:val="00DE58D2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8CC"/>
    <w:rsid w:val="00DF1B0A"/>
    <w:rsid w:val="00DF1E9B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DFF"/>
    <w:rsid w:val="00DF5005"/>
    <w:rsid w:val="00DF5298"/>
    <w:rsid w:val="00DF52F5"/>
    <w:rsid w:val="00DF561F"/>
    <w:rsid w:val="00DF56BD"/>
    <w:rsid w:val="00DF57B9"/>
    <w:rsid w:val="00DF6425"/>
    <w:rsid w:val="00DF6954"/>
    <w:rsid w:val="00DF6E6B"/>
    <w:rsid w:val="00DF74D7"/>
    <w:rsid w:val="00DF75CB"/>
    <w:rsid w:val="00DF77E4"/>
    <w:rsid w:val="00DF7E01"/>
    <w:rsid w:val="00E00155"/>
    <w:rsid w:val="00E002CF"/>
    <w:rsid w:val="00E009E4"/>
    <w:rsid w:val="00E00C83"/>
    <w:rsid w:val="00E00EAC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620"/>
    <w:rsid w:val="00E03890"/>
    <w:rsid w:val="00E03A79"/>
    <w:rsid w:val="00E03BEF"/>
    <w:rsid w:val="00E03C16"/>
    <w:rsid w:val="00E0427C"/>
    <w:rsid w:val="00E0470E"/>
    <w:rsid w:val="00E047F1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90B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891"/>
    <w:rsid w:val="00E17EB0"/>
    <w:rsid w:val="00E20B53"/>
    <w:rsid w:val="00E20BBF"/>
    <w:rsid w:val="00E20D9C"/>
    <w:rsid w:val="00E21162"/>
    <w:rsid w:val="00E21445"/>
    <w:rsid w:val="00E2145D"/>
    <w:rsid w:val="00E21678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CF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7D7"/>
    <w:rsid w:val="00E278F1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0A2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747E"/>
    <w:rsid w:val="00E4791A"/>
    <w:rsid w:val="00E47984"/>
    <w:rsid w:val="00E47AB7"/>
    <w:rsid w:val="00E47BDF"/>
    <w:rsid w:val="00E47CE3"/>
    <w:rsid w:val="00E47CE7"/>
    <w:rsid w:val="00E47D9D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F07"/>
    <w:rsid w:val="00E552E5"/>
    <w:rsid w:val="00E55324"/>
    <w:rsid w:val="00E55495"/>
    <w:rsid w:val="00E55617"/>
    <w:rsid w:val="00E55CD3"/>
    <w:rsid w:val="00E55D09"/>
    <w:rsid w:val="00E56095"/>
    <w:rsid w:val="00E56414"/>
    <w:rsid w:val="00E56540"/>
    <w:rsid w:val="00E565DB"/>
    <w:rsid w:val="00E565EF"/>
    <w:rsid w:val="00E56642"/>
    <w:rsid w:val="00E566BA"/>
    <w:rsid w:val="00E56B18"/>
    <w:rsid w:val="00E56CA0"/>
    <w:rsid w:val="00E56FB9"/>
    <w:rsid w:val="00E56FBF"/>
    <w:rsid w:val="00E5769E"/>
    <w:rsid w:val="00E57E61"/>
    <w:rsid w:val="00E57F51"/>
    <w:rsid w:val="00E6046B"/>
    <w:rsid w:val="00E60642"/>
    <w:rsid w:val="00E60DDD"/>
    <w:rsid w:val="00E6108C"/>
    <w:rsid w:val="00E61861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2D8"/>
    <w:rsid w:val="00E66ADA"/>
    <w:rsid w:val="00E67333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C"/>
    <w:rsid w:val="00EA0EFC"/>
    <w:rsid w:val="00EA1683"/>
    <w:rsid w:val="00EA16C0"/>
    <w:rsid w:val="00EA175D"/>
    <w:rsid w:val="00EA279F"/>
    <w:rsid w:val="00EA2C2E"/>
    <w:rsid w:val="00EA30E4"/>
    <w:rsid w:val="00EA3C96"/>
    <w:rsid w:val="00EA3C9A"/>
    <w:rsid w:val="00EA3CD6"/>
    <w:rsid w:val="00EA4214"/>
    <w:rsid w:val="00EA4402"/>
    <w:rsid w:val="00EA4603"/>
    <w:rsid w:val="00EA4858"/>
    <w:rsid w:val="00EA4DB1"/>
    <w:rsid w:val="00EA4F53"/>
    <w:rsid w:val="00EA5288"/>
    <w:rsid w:val="00EA52DA"/>
    <w:rsid w:val="00EA5317"/>
    <w:rsid w:val="00EA538E"/>
    <w:rsid w:val="00EA5507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5A72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9FD"/>
    <w:rsid w:val="00EC6E27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3ABC"/>
    <w:rsid w:val="00ED3D2D"/>
    <w:rsid w:val="00ED454C"/>
    <w:rsid w:val="00ED50EC"/>
    <w:rsid w:val="00ED58B7"/>
    <w:rsid w:val="00ED62FF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8E1"/>
    <w:rsid w:val="00F05F56"/>
    <w:rsid w:val="00F06117"/>
    <w:rsid w:val="00F0682D"/>
    <w:rsid w:val="00F06C8F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6E7C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13D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1F4"/>
    <w:rsid w:val="00F255E0"/>
    <w:rsid w:val="00F25794"/>
    <w:rsid w:val="00F25D4B"/>
    <w:rsid w:val="00F25D61"/>
    <w:rsid w:val="00F25FFC"/>
    <w:rsid w:val="00F275AD"/>
    <w:rsid w:val="00F27B96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2EA7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BCC"/>
    <w:rsid w:val="00F44EEC"/>
    <w:rsid w:val="00F451F7"/>
    <w:rsid w:val="00F454D8"/>
    <w:rsid w:val="00F458C6"/>
    <w:rsid w:val="00F458E1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06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A"/>
    <w:rsid w:val="00F74A4F"/>
    <w:rsid w:val="00F751BC"/>
    <w:rsid w:val="00F75567"/>
    <w:rsid w:val="00F757A2"/>
    <w:rsid w:val="00F75AAD"/>
    <w:rsid w:val="00F76050"/>
    <w:rsid w:val="00F7650A"/>
    <w:rsid w:val="00F76821"/>
    <w:rsid w:val="00F769C9"/>
    <w:rsid w:val="00F76CF9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1D57"/>
    <w:rsid w:val="00F82040"/>
    <w:rsid w:val="00F82188"/>
    <w:rsid w:val="00F8223D"/>
    <w:rsid w:val="00F825C7"/>
    <w:rsid w:val="00F8296A"/>
    <w:rsid w:val="00F82BCD"/>
    <w:rsid w:val="00F830C4"/>
    <w:rsid w:val="00F83A4D"/>
    <w:rsid w:val="00F83C44"/>
    <w:rsid w:val="00F83C4D"/>
    <w:rsid w:val="00F84E24"/>
    <w:rsid w:val="00F84FDD"/>
    <w:rsid w:val="00F85221"/>
    <w:rsid w:val="00F8591F"/>
    <w:rsid w:val="00F85946"/>
    <w:rsid w:val="00F85A66"/>
    <w:rsid w:val="00F85EEF"/>
    <w:rsid w:val="00F85FB1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25B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97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0C"/>
    <w:rsid w:val="00FA1C9F"/>
    <w:rsid w:val="00FA1EE8"/>
    <w:rsid w:val="00FA1F99"/>
    <w:rsid w:val="00FA28B7"/>
    <w:rsid w:val="00FA2AE3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51FE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F98"/>
    <w:rsid w:val="00FB6385"/>
    <w:rsid w:val="00FB6491"/>
    <w:rsid w:val="00FB6647"/>
    <w:rsid w:val="00FB7356"/>
    <w:rsid w:val="00FB7805"/>
    <w:rsid w:val="00FB7806"/>
    <w:rsid w:val="00FB79F6"/>
    <w:rsid w:val="00FB7D5C"/>
    <w:rsid w:val="00FC01D7"/>
    <w:rsid w:val="00FC01DC"/>
    <w:rsid w:val="00FC0A92"/>
    <w:rsid w:val="00FC0CBA"/>
    <w:rsid w:val="00FC0D44"/>
    <w:rsid w:val="00FC0E6A"/>
    <w:rsid w:val="00FC11A0"/>
    <w:rsid w:val="00FC15B5"/>
    <w:rsid w:val="00FC1B5B"/>
    <w:rsid w:val="00FC1DA0"/>
    <w:rsid w:val="00FC22FE"/>
    <w:rsid w:val="00FC2685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1B70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B6A"/>
    <w:rsid w:val="00FD7C6A"/>
    <w:rsid w:val="00FD7EA2"/>
    <w:rsid w:val="00FE01A4"/>
    <w:rsid w:val="00FE01F5"/>
    <w:rsid w:val="00FE0893"/>
    <w:rsid w:val="00FE0948"/>
    <w:rsid w:val="00FE0B7F"/>
    <w:rsid w:val="00FE0FA2"/>
    <w:rsid w:val="00FE1151"/>
    <w:rsid w:val="00FE1536"/>
    <w:rsid w:val="00FE15E1"/>
    <w:rsid w:val="00FE187D"/>
    <w:rsid w:val="00FE1B42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F0572"/>
    <w:rsid w:val="00FF0A2A"/>
    <w:rsid w:val="00FF0FE9"/>
    <w:rsid w:val="00FF10D2"/>
    <w:rsid w:val="00FF10EA"/>
    <w:rsid w:val="00FF13F2"/>
    <w:rsid w:val="00FF14AF"/>
    <w:rsid w:val="00FF1A89"/>
    <w:rsid w:val="00FF1BA8"/>
    <w:rsid w:val="00FF1E5F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59F"/>
    <w:rsid w:val="00FF4E8C"/>
    <w:rsid w:val="00FF5057"/>
    <w:rsid w:val="00FF53CE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11"/>
    <w:next w:val="11"/>
    <w:link w:val="50"/>
    <w:rsid w:val="00BD71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BD712D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character" w:customStyle="1" w:styleId="First0">
    <w:name w:val="FirstОснТекст Знак"/>
    <w:link w:val="First"/>
    <w:rsid w:val="00A625D0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uiPriority w:val="99"/>
    <w:rsid w:val="003761AB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qFormat/>
    <w:rsid w:val="003761AB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rsid w:val="009F5798"/>
    <w:rPr>
      <w:sz w:val="16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customStyle="1" w:styleId="ac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d">
    <w:name w:val="ОснТекст:"/>
    <w:basedOn w:val="a0"/>
    <w:next w:val="a"/>
    <w:rsid w:val="003761AB"/>
    <w:pPr>
      <w:spacing w:after="120"/>
    </w:pPr>
  </w:style>
  <w:style w:type="paragraph" w:customStyle="1" w:styleId="ae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f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2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  <w:style w:type="paragraph" w:customStyle="1" w:styleId="first3">
    <w:name w:val="first"/>
    <w:basedOn w:val="a"/>
    <w:rsid w:val="00C306D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BD712D"/>
    <w:rPr>
      <w:b/>
      <w:sz w:val="22"/>
      <w:szCs w:val="22"/>
    </w:rPr>
  </w:style>
  <w:style w:type="paragraph" w:customStyle="1" w:styleId="11">
    <w:name w:val="Обычный1"/>
    <w:rsid w:val="00BD712D"/>
  </w:style>
  <w:style w:type="character" w:customStyle="1" w:styleId="60">
    <w:name w:val="Заголовок 6 Знак"/>
    <w:basedOn w:val="a1"/>
    <w:link w:val="6"/>
    <w:rsid w:val="00BD712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stat@aspire.gov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0%20&#1044;&#1054;&#1050;&#1051;&#1040;&#1044;\11.&#1076;&#1086;&#1082;&#1083;&#1072;&#1076;%20&#1085;&#1086;&#1103;&#1073;&#1088;&#1100;%202020\&#1075;&#1088;&#1072;&#1092;&#1080;&#1082;&#1080;\smd0110e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0%20&#1044;&#1054;&#1050;&#1051;&#1040;&#1044;\10.&#1076;&#1086;&#1082;&#1083;&#1072;&#1076;%20&#1086;&#1082;&#1090;&#1103;&#1073;&#1088;&#1100;%202020\&#1085;&#1072;%20&#1074;&#1077;&#1088;&#1089;&#1090;&#1082;&#1091;\smd%200203%20k_r_&#1077;%20(1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301878849302279"/>
          <c:y val="9.0481463254593178E-2"/>
          <c:w val="0.78511216208908896"/>
          <c:h val="0.65283477185544125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7266176981333595E-3"/>
                  <c:y val="4.4895235553183031E-3"/>
                </c:manualLayout>
              </c:layout>
              <c:spPr/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"/>
              <c:layout>
                <c:manualLayout>
                  <c:x val="2.6402640264026446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5.2805280528052823E-3"/>
                  <c:y val="2.2976099950123095E-3"/>
                </c:manualLayout>
              </c:layout>
              <c:spPr/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scored on the farm or sold for slaughter cattle and poultry (live weight), thousand tons</c:v>
                </c:pt>
                <c:pt idx="1">
                  <c:v>cow milk, thousand tons</c:v>
                </c:pt>
                <c:pt idx="2">
                  <c:v>eggs, million pieces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1731.9</c:v>
                </c:pt>
                <c:pt idx="1">
                  <c:v>5634.5</c:v>
                </c:pt>
                <c:pt idx="2">
                  <c:v>4699.5</c:v>
                </c:pt>
              </c:numCache>
            </c:numRef>
          </c:val>
        </c:ser>
        <c:axId val="163382784"/>
        <c:axId val="163384320"/>
      </c:barChart>
      <c:catAx>
        <c:axId val="16338278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3384320"/>
        <c:crosses val="autoZero"/>
        <c:auto val="1"/>
        <c:lblAlgn val="ctr"/>
        <c:lblOffset val="100"/>
        <c:tickLblSkip val="1"/>
        <c:tickMarkSkip val="1"/>
      </c:catAx>
      <c:valAx>
        <c:axId val="163384320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163382784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811"/>
          <c:y val="3.4926470588235295E-2"/>
          <c:w val="0.72813990461050104"/>
          <c:h val="0.830882352941176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9078068341616492E-2"/>
                  <c:y val="1.9299058205960031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197668256491786E-2"/>
                  <c:y val="1.9299058205960031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4087E-2"/>
                  <c:y val="4.90196078431384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958134605193461E-2"/>
                  <c:y val="2.450980392156863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4838367779544087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197668256491786E-2"/>
                  <c:y val="1.9299058205960031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9077901430842606E-2"/>
                  <c:y val="1.9299058205960031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105.8</c:v>
                </c:pt>
                <c:pt idx="1">
                  <c:v>115.5</c:v>
                </c:pt>
                <c:pt idx="2">
                  <c:v>109.7</c:v>
                </c:pt>
                <c:pt idx="3">
                  <c:v>118.9</c:v>
                </c:pt>
                <c:pt idx="4">
                  <c:v>97.3</c:v>
                </c:pt>
                <c:pt idx="5">
                  <c:v>97.2</c:v>
                </c:pt>
                <c:pt idx="6">
                  <c:v>118</c:v>
                </c:pt>
                <c:pt idx="7">
                  <c:v>117.3</c:v>
                </c:pt>
                <c:pt idx="8">
                  <c:v>114.7</c:v>
                </c:pt>
                <c:pt idx="9">
                  <c:v>113</c:v>
                </c:pt>
                <c:pt idx="10">
                  <c:v>100.2</c:v>
                </c:pt>
                <c:pt idx="11">
                  <c:v>112.2</c:v>
                </c:pt>
                <c:pt idx="12">
                  <c:v>113.3</c:v>
                </c:pt>
                <c:pt idx="13">
                  <c:v>123</c:v>
                </c:pt>
                <c:pt idx="14">
                  <c:v>113</c:v>
                </c:pt>
                <c:pt idx="15">
                  <c:v>92.1</c:v>
                </c:pt>
                <c:pt idx="16">
                  <c:v>106.7</c:v>
                </c:pt>
                <c:pt idx="17">
                  <c:v>110.9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25E-2"/>
                  <c:y val="-4.807974370850699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2165625560715893E-2"/>
                  <c:y val="-2.7885209201791352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2714511639940095E-4"/>
                  <c:y val="-9.3544465030108923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2265146109518505E-3"/>
                  <c:y val="-9.170140497143772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5139140993703292E-2"/>
                  <c:y val="8.1828006793270699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4158E-2"/>
                  <c:y val="4.4934121440073312E-1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68657077642751E-2"/>
                  <c:y val="-1.709317585301860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9832671949392908E-2"/>
                  <c:y val="-2.1545468581133619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8371535036658056E-2"/>
                  <c:y val="-3.80500231588698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8416100213228728E-2"/>
                  <c:y val="-2.8336807163810451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592249498224488E-2"/>
                  <c:y val="-7.550756523081708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2.0801922812113172E-2"/>
                  <c:y val="-4.339200247027946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4658271054750906E-2"/>
                  <c:y val="-2.300447738150418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8292085508389365E-2"/>
                  <c:y val="-9.0319592403890876E-5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1.6958134605193461E-2"/>
                  <c:y val="1.9299058205960031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98.9</c:v>
                </c:pt>
                <c:pt idx="1">
                  <c:v>108</c:v>
                </c:pt>
                <c:pt idx="2">
                  <c:v>102.7</c:v>
                </c:pt>
                <c:pt idx="3">
                  <c:v>111</c:v>
                </c:pt>
                <c:pt idx="4">
                  <c:v>90.8</c:v>
                </c:pt>
                <c:pt idx="5">
                  <c:v>90.9</c:v>
                </c:pt>
                <c:pt idx="6">
                  <c:v>110.4</c:v>
                </c:pt>
                <c:pt idx="7">
                  <c:v>109.7</c:v>
                </c:pt>
                <c:pt idx="8">
                  <c:v>107.4</c:v>
                </c:pt>
                <c:pt idx="9">
                  <c:v>105.7</c:v>
                </c:pt>
                <c:pt idx="10">
                  <c:v>93.3</c:v>
                </c:pt>
                <c:pt idx="11">
                  <c:v>104.9</c:v>
                </c:pt>
                <c:pt idx="12">
                  <c:v>105.9</c:v>
                </c:pt>
                <c:pt idx="13">
                  <c:v>115.2</c:v>
                </c:pt>
                <c:pt idx="14">
                  <c:v>105.5</c:v>
                </c:pt>
                <c:pt idx="15">
                  <c:v>85.3</c:v>
                </c:pt>
                <c:pt idx="16">
                  <c:v>99.8</c:v>
                </c:pt>
                <c:pt idx="17">
                  <c:v>103.9</c:v>
                </c:pt>
              </c:numCache>
            </c:numRef>
          </c:val>
        </c:ser>
        <c:axId val="182484352"/>
        <c:axId val="183846016"/>
      </c:barChart>
      <c:catAx>
        <c:axId val="182484352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83846016"/>
        <c:crossesAt val="100"/>
        <c:auto val="1"/>
        <c:lblAlgn val="ctr"/>
        <c:lblOffset val="100"/>
        <c:tickLblSkip val="1"/>
        <c:tickMarkSkip val="1"/>
      </c:catAx>
      <c:valAx>
        <c:axId val="183846016"/>
        <c:scaling>
          <c:orientation val="minMax"/>
          <c:max val="125"/>
          <c:min val="80"/>
        </c:scaling>
        <c:axPos val="b"/>
        <c:majorGridlines/>
        <c:numFmt formatCode="###\ ###\ ###\ ##0.0" sourceLinked="1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8248435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9.5389977996015174E-3"/>
          <c:y val="0.9338235294117645"/>
          <c:w val="0.98410172579457678"/>
          <c:h val="3.8602941176470694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6DE5B-0121-423D-9E2C-219862524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</Template>
  <TotalTime>1458</TotalTime>
  <Pages>29</Pages>
  <Words>12645</Words>
  <Characters>72080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Kanat2020</cp:lastModifiedBy>
  <cp:revision>1132</cp:revision>
  <cp:lastPrinted>2020-03-12T06:52:00Z</cp:lastPrinted>
  <dcterms:created xsi:type="dcterms:W3CDTF">2020-07-13T16:19:00Z</dcterms:created>
  <dcterms:modified xsi:type="dcterms:W3CDTF">2020-12-14T12:46:00Z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